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9421B" w14:textId="079BE52F" w:rsidR="00AD6265" w:rsidRPr="00B21C8F" w:rsidRDefault="00E24C27" w:rsidP="00D5669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w:t>
      </w:r>
      <w:r w:rsidR="006F78B3">
        <w:rPr>
          <w:rFonts w:ascii="Arial" w:eastAsia="Batang" w:hAnsi="Arial" w:cs="Arial"/>
          <w:b/>
          <w:bCs/>
          <w:sz w:val="28"/>
          <w:szCs w:val="24"/>
        </w:rPr>
        <w:t>6</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9F4509" w:rsidRPr="009F4509">
        <w:rPr>
          <w:rFonts w:ascii="Arial" w:eastAsia="Batang" w:hAnsi="Arial" w:cs="Arial"/>
          <w:b/>
          <w:bCs/>
          <w:sz w:val="28"/>
          <w:szCs w:val="24"/>
        </w:rPr>
        <w:t>2108046</w:t>
      </w:r>
    </w:p>
    <w:p w14:paraId="3869C62C" w14:textId="524A682C"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r w:rsidRPr="00B21C8F">
        <w:rPr>
          <w:rFonts w:ascii="Arial" w:eastAsia="MS Mincho" w:hAnsi="Arial" w:cs="Arial"/>
          <w:b/>
          <w:bCs/>
          <w:sz w:val="28"/>
          <w:szCs w:val="24"/>
          <w:lang w:eastAsia="ja-JP"/>
        </w:rPr>
        <w:t xml:space="preserve">e-Meeting, </w:t>
      </w:r>
      <w:r w:rsidR="007F3938">
        <w:rPr>
          <w:rFonts w:ascii="Arial" w:eastAsia="MS Mincho" w:hAnsi="Arial" w:cs="Arial"/>
          <w:b/>
          <w:bCs/>
          <w:sz w:val="28"/>
          <w:lang w:eastAsia="ja-JP"/>
        </w:rPr>
        <w:t>August 16</w:t>
      </w:r>
      <w:r w:rsidR="007F3938" w:rsidRPr="00B552FA">
        <w:rPr>
          <w:rFonts w:ascii="Arial" w:eastAsia="MS Mincho" w:hAnsi="Arial" w:cs="Arial"/>
          <w:b/>
          <w:bCs/>
          <w:sz w:val="28"/>
          <w:vertAlign w:val="superscript"/>
          <w:lang w:eastAsia="ja-JP"/>
        </w:rPr>
        <w:t>th</w:t>
      </w:r>
      <w:r w:rsidR="007F3938">
        <w:rPr>
          <w:rFonts w:ascii="Arial" w:eastAsia="MS Mincho" w:hAnsi="Arial" w:cs="Arial"/>
          <w:b/>
          <w:bCs/>
          <w:sz w:val="28"/>
          <w:lang w:eastAsia="ja-JP"/>
        </w:rPr>
        <w:t xml:space="preserve"> – 27</w:t>
      </w:r>
      <w:r w:rsidR="007F3938" w:rsidRPr="00B552FA">
        <w:rPr>
          <w:rFonts w:ascii="Arial" w:eastAsia="MS Mincho" w:hAnsi="Arial" w:cs="Arial"/>
          <w:b/>
          <w:bCs/>
          <w:sz w:val="28"/>
          <w:vertAlign w:val="superscript"/>
          <w:lang w:eastAsia="ja-JP"/>
        </w:rPr>
        <w:t>th</w:t>
      </w:r>
      <w:r w:rsidR="00E911AE" w:rsidRPr="00B21C8F">
        <w:rPr>
          <w:rFonts w:ascii="Arial" w:eastAsia="MS Mincho" w:hAnsi="Arial" w:cs="Arial"/>
          <w:b/>
          <w:bCs/>
          <w:sz w:val="28"/>
          <w:szCs w:val="24"/>
          <w:lang w:eastAsia="ja-JP"/>
        </w:rPr>
        <w:t>, 2021</w:t>
      </w:r>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2941E4EA"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972752" w:rsidRPr="00B21C8F">
        <w:rPr>
          <w:rFonts w:ascii="Arial" w:hAnsi="Arial" w:cs="Arial"/>
          <w:b/>
          <w:sz w:val="24"/>
          <w:szCs w:val="24"/>
          <w:lang w:val="en-US" w:eastAsia="zh-TW"/>
        </w:rPr>
        <w:t>1</w:t>
      </w:r>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3CD8D9EE"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5F6DAF" w:rsidRPr="00B21C8F">
        <w:rPr>
          <w:rFonts w:ascii="Arial" w:hAnsi="Arial" w:cs="Arial"/>
          <w:b/>
          <w:sz w:val="24"/>
          <w:szCs w:val="24"/>
          <w:lang w:eastAsia="zh-TW"/>
        </w:rPr>
        <w:t>Discussion on m</w:t>
      </w:r>
      <w:r w:rsidR="00CD35D3" w:rsidRPr="00B21C8F">
        <w:rPr>
          <w:rFonts w:ascii="Arial" w:hAnsi="Arial" w:cs="Arial"/>
          <w:b/>
          <w:sz w:val="24"/>
          <w:szCs w:val="24"/>
          <w:lang w:eastAsia="zh-TW"/>
        </w:rPr>
        <w:t>echanisms to support group scheduling for RRC_CONNECTED UEs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5EDA9EC5" w:rsidR="008C48A1" w:rsidRPr="00B21C8F" w:rsidRDefault="00B07694" w:rsidP="00D56690">
      <w:pPr>
        <w:pStyle w:val="af1"/>
        <w:spacing w:afterLines="50" w:after="120" w:line="300" w:lineRule="auto"/>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the mechanisms to support group scheduling for RRC_CONNECTED UEs</w:t>
      </w:r>
      <w:r w:rsidR="008B5FEB" w:rsidRPr="00B21C8F">
        <w:rPr>
          <w:rFonts w:eastAsia="細明體"/>
          <w:bCs/>
          <w:kern w:val="0"/>
          <w:sz w:val="22"/>
          <w:lang w:val="en-GB"/>
        </w:rPr>
        <w:t xml:space="preserve"> were reached at the RAN1#102-e</w:t>
      </w:r>
      <w:r w:rsidR="00F677C7" w:rsidRPr="00B21C8F">
        <w:rPr>
          <w:rFonts w:eastAsia="細明體"/>
          <w:bCs/>
          <w:kern w:val="0"/>
          <w:sz w:val="22"/>
          <w:lang w:val="en-GB"/>
        </w:rPr>
        <w:t xml:space="preserve"> </w:t>
      </w:r>
      <w:r w:rsidR="001A1FBA">
        <w:rPr>
          <w:rFonts w:eastAsia="細明體"/>
          <w:bCs/>
          <w:kern w:val="0"/>
          <w:sz w:val="22"/>
          <w:lang w:val="en-GB"/>
        </w:rPr>
        <w:t>through RAN1#10</w:t>
      </w:r>
      <w:r w:rsidR="00E209CA">
        <w:rPr>
          <w:rFonts w:eastAsia="細明體"/>
          <w:bCs/>
          <w:kern w:val="0"/>
          <w:sz w:val="22"/>
          <w:lang w:val="en-GB"/>
        </w:rPr>
        <w:t>5</w:t>
      </w:r>
      <w:r w:rsidR="00F677C7" w:rsidRPr="00B21C8F">
        <w:rPr>
          <w:rFonts w:eastAsia="細明體"/>
          <w:bCs/>
          <w:kern w:val="0"/>
          <w:sz w:val="22"/>
          <w:lang w:val="en-GB"/>
        </w:rPr>
        <w:t>-e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712D77">
        <w:rPr>
          <w:rFonts w:eastAsia="細明體"/>
          <w:bCs/>
          <w:kern w:val="0"/>
          <w:sz w:val="22"/>
          <w:lang w:val="en-GB"/>
        </w:rPr>
        <w:t>~[</w:t>
      </w:r>
      <w:r w:rsidR="00E209CA">
        <w:rPr>
          <w:rFonts w:eastAsia="細明體"/>
          <w:bCs/>
          <w:kern w:val="0"/>
          <w:sz w:val="22"/>
          <w:lang w:val="en-GB"/>
        </w:rPr>
        <w:t>6</w:t>
      </w:r>
      <w:r w:rsidR="00712D77">
        <w:rPr>
          <w:rFonts w:eastAsia="細明體"/>
          <w:bCs/>
          <w:kern w:val="0"/>
          <w:sz w:val="22"/>
          <w:lang w:val="en-GB"/>
        </w:rPr>
        <w:t>]</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0E7C14" w:rsidRPr="00B21C8F">
        <w:rPr>
          <w:sz w:val="22"/>
          <w:lang w:val="en-GB"/>
        </w:rPr>
        <w:t>issue</w:t>
      </w:r>
      <w:r w:rsidR="00222DB9">
        <w:rPr>
          <w:sz w:val="22"/>
          <w:lang w:val="en-GB"/>
        </w:rPr>
        <w:t>s</w:t>
      </w:r>
      <w:r w:rsidR="000E7C14" w:rsidRPr="00B21C8F">
        <w:rPr>
          <w:sz w:val="22"/>
          <w:lang w:val="en-GB"/>
        </w:rPr>
        <w:t xml:space="preserve"> about time-domain resource indication</w:t>
      </w:r>
      <w:r w:rsidR="00141B83">
        <w:rPr>
          <w:sz w:val="22"/>
          <w:lang w:val="en-GB"/>
        </w:rPr>
        <w:t>, BWP switching handling,</w:t>
      </w:r>
      <w:r w:rsidR="000E7C14" w:rsidRPr="00B21C8F">
        <w:rPr>
          <w:sz w:val="22"/>
          <w:lang w:val="en-GB"/>
        </w:rPr>
        <w:t xml:space="preserve"> and </w:t>
      </w:r>
      <w:r w:rsidR="00B00C81" w:rsidRPr="00B21C8F">
        <w:rPr>
          <w:sz w:val="22"/>
          <w:lang w:val="en-GB"/>
        </w:rPr>
        <w:t xml:space="preserve">possible solutions for supporting group-scheduling for the MBS WI </w:t>
      </w:r>
      <w:r w:rsidR="002831B9" w:rsidRPr="00B21C8F">
        <w:rPr>
          <w:sz w:val="22"/>
          <w:lang w:val="en-GB"/>
        </w:rPr>
        <w:t>and some 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7025C286" w14:textId="3301144A" w:rsidR="00BB4DFA" w:rsidRPr="00B21C8F" w:rsidRDefault="00C70241" w:rsidP="00531051">
      <w:pPr>
        <w:pStyle w:val="2"/>
        <w:spacing w:before="0" w:afterLines="50" w:after="120" w:line="360" w:lineRule="auto"/>
        <w:ind w:left="851" w:hanging="851"/>
        <w:jc w:val="both"/>
        <w:rPr>
          <w:b/>
          <w:sz w:val="28"/>
          <w:lang w:eastAsia="zh-TW"/>
        </w:rPr>
      </w:pPr>
      <w:r w:rsidRPr="00B21C8F">
        <w:rPr>
          <w:b/>
          <w:sz w:val="28"/>
          <w:lang w:eastAsia="zh-TW"/>
        </w:rPr>
        <w:t>2-1.</w:t>
      </w:r>
      <w:r w:rsidR="00767AB0" w:rsidRPr="00B21C8F">
        <w:rPr>
          <w:b/>
          <w:sz w:val="28"/>
          <w:lang w:eastAsia="zh-TW"/>
        </w:rPr>
        <w:t xml:space="preserve"> </w:t>
      </w:r>
      <w:r w:rsidR="00737D13" w:rsidRPr="00B21C8F">
        <w:rPr>
          <w:b/>
          <w:sz w:val="28"/>
          <w:lang w:eastAsia="zh-TW"/>
        </w:rPr>
        <w:t>Time-domain resource indication for group-scheduling</w:t>
      </w:r>
      <w:r w:rsidR="00767AB0" w:rsidRPr="00B21C8F">
        <w:rPr>
          <w:b/>
          <w:sz w:val="28"/>
          <w:lang w:eastAsia="zh-TW"/>
        </w:rPr>
        <w:t xml:space="preserve"> for </w:t>
      </w:r>
      <w:r w:rsidR="000255C1" w:rsidRPr="00B21C8F">
        <w:rPr>
          <w:b/>
          <w:sz w:val="28"/>
          <w:lang w:eastAsia="zh-TW"/>
        </w:rPr>
        <w:t>RRC_CONNECTED UEs</w:t>
      </w:r>
    </w:p>
    <w:p w14:paraId="158405BF" w14:textId="77777777" w:rsidR="00215D7E" w:rsidRPr="00B21C8F" w:rsidRDefault="00F97B05" w:rsidP="00531051">
      <w:pPr>
        <w:spacing w:afterLines="50" w:after="120" w:line="360" w:lineRule="auto"/>
        <w:ind w:firstLine="284"/>
        <w:jc w:val="both"/>
        <w:rPr>
          <w:sz w:val="22"/>
          <w:lang w:eastAsia="zh-TW"/>
        </w:rPr>
      </w:pPr>
      <w:r w:rsidRPr="00B21C8F">
        <w:rPr>
          <w:sz w:val="22"/>
          <w:lang w:eastAsia="zh-TW"/>
        </w:rPr>
        <w:t xml:space="preserve">For NR MBS </w:t>
      </w:r>
      <w:r w:rsidR="00796B33" w:rsidRPr="00B21C8F">
        <w:rPr>
          <w:sz w:val="22"/>
          <w:lang w:eastAsia="zh-TW"/>
        </w:rPr>
        <w:t>group-</w:t>
      </w:r>
      <w:r w:rsidRPr="00B21C8F">
        <w:rPr>
          <w:sz w:val="22"/>
          <w:lang w:eastAsia="zh-TW"/>
        </w:rPr>
        <w:t>scheduling, i</w:t>
      </w:r>
      <w:r w:rsidR="0097254B" w:rsidRPr="00B21C8F">
        <w:rPr>
          <w:sz w:val="22"/>
          <w:lang w:eastAsia="zh-TW"/>
        </w:rPr>
        <w:t xml:space="preserve">n order to indicate a group of RRC_CONNECTED UEs the transmission occasion of the group-common </w:t>
      </w:r>
      <w:r w:rsidRPr="00B21C8F">
        <w:rPr>
          <w:sz w:val="22"/>
          <w:lang w:eastAsia="zh-TW"/>
        </w:rPr>
        <w:t xml:space="preserve">PDSCH </w:t>
      </w:r>
      <w:r w:rsidR="0097254B" w:rsidRPr="00B21C8F">
        <w:rPr>
          <w:sz w:val="22"/>
          <w:lang w:eastAsia="zh-TW"/>
        </w:rPr>
        <w:t xml:space="preserve">in time domain, the group of UEs should have a common understanding on the time-domain resource assignment/allocation (TDRA) table that the network uses to indicate the transmission occasion of the group-common </w:t>
      </w:r>
      <w:r w:rsidR="00E907CC" w:rsidRPr="00B21C8F">
        <w:rPr>
          <w:sz w:val="22"/>
          <w:lang w:eastAsia="zh-TW"/>
        </w:rPr>
        <w:t>PDSCH</w:t>
      </w:r>
      <w:r w:rsidR="0097254B" w:rsidRPr="00B21C8F">
        <w:rPr>
          <w:sz w:val="22"/>
          <w:lang w:eastAsia="zh-TW"/>
        </w:rPr>
        <w:t xml:space="preserve">. </w:t>
      </w:r>
    </w:p>
    <w:p w14:paraId="4F664C3A" w14:textId="77777777" w:rsidR="004C7DB4" w:rsidRPr="00B21C8F" w:rsidRDefault="0097254B" w:rsidP="00531051">
      <w:pPr>
        <w:spacing w:afterLines="50" w:after="120" w:line="360" w:lineRule="auto"/>
        <w:ind w:firstLine="284"/>
        <w:jc w:val="both"/>
        <w:rPr>
          <w:sz w:val="22"/>
          <w:lang w:eastAsia="zh-TW"/>
        </w:rPr>
      </w:pPr>
      <w:r w:rsidRPr="00B21C8F">
        <w:rPr>
          <w:sz w:val="22"/>
          <w:lang w:eastAsia="zh-TW"/>
        </w:rPr>
        <w:t xml:space="preserve">In NR Rel-15/16, the UE refers to different TDRA tables based on </w:t>
      </w:r>
    </w:p>
    <w:p w14:paraId="381076BD" w14:textId="2A9CF35F" w:rsidR="004C7DB4" w:rsidRPr="00B21C8F" w:rsidRDefault="004C7DB4" w:rsidP="00531051">
      <w:pPr>
        <w:spacing w:afterLines="50" w:after="120" w:line="360" w:lineRule="auto"/>
        <w:jc w:val="both"/>
        <w:rPr>
          <w:sz w:val="22"/>
          <w:lang w:eastAsia="zh-TW"/>
        </w:rPr>
      </w:pPr>
      <w:r w:rsidRPr="00B21C8F">
        <w:rPr>
          <w:sz w:val="22"/>
          <w:lang w:eastAsia="zh-TW"/>
        </w:rPr>
        <w:t>(</w:t>
      </w:r>
      <w:r w:rsidR="0097254B" w:rsidRPr="00B21C8F">
        <w:rPr>
          <w:sz w:val="22"/>
          <w:lang w:eastAsia="zh-TW"/>
        </w:rPr>
        <w:t xml:space="preserve">1) the type of PDCCH search space in which the UE received/decodes the downlink control information, </w:t>
      </w:r>
    </w:p>
    <w:p w14:paraId="42A79634" w14:textId="163F6C44" w:rsidR="004C7DB4" w:rsidRPr="00B21C8F" w:rsidRDefault="004C7DB4" w:rsidP="00531051">
      <w:pPr>
        <w:spacing w:afterLines="50" w:after="120" w:line="360" w:lineRule="auto"/>
        <w:jc w:val="both"/>
        <w:rPr>
          <w:sz w:val="22"/>
          <w:lang w:eastAsia="zh-TW"/>
        </w:rPr>
      </w:pPr>
      <w:r w:rsidRPr="00B21C8F">
        <w:rPr>
          <w:sz w:val="22"/>
          <w:lang w:eastAsia="zh-TW"/>
        </w:rPr>
        <w:t>(</w:t>
      </w:r>
      <w:r w:rsidR="0097254B" w:rsidRPr="00B21C8F">
        <w:rPr>
          <w:sz w:val="22"/>
          <w:lang w:eastAsia="zh-TW"/>
        </w:rPr>
        <w:t xml:space="preserve">2) the SS/PBCH block and CORESET multiplexing pattern, and </w:t>
      </w:r>
    </w:p>
    <w:p w14:paraId="0E495EF3" w14:textId="77777777" w:rsidR="00DC59B3" w:rsidRPr="00B21C8F" w:rsidRDefault="004C7DB4" w:rsidP="00531051">
      <w:pPr>
        <w:spacing w:afterLines="50" w:after="120" w:line="360" w:lineRule="auto"/>
        <w:jc w:val="both"/>
        <w:rPr>
          <w:sz w:val="22"/>
          <w:lang w:eastAsia="zh-TW"/>
        </w:rPr>
      </w:pPr>
      <w:r w:rsidRPr="00B21C8F">
        <w:rPr>
          <w:sz w:val="22"/>
          <w:lang w:eastAsia="zh-TW"/>
        </w:rPr>
        <w:t>(</w:t>
      </w:r>
      <w:r w:rsidR="0097254B" w:rsidRPr="00B21C8F">
        <w:rPr>
          <w:sz w:val="22"/>
          <w:lang w:eastAsia="zh-TW"/>
        </w:rPr>
        <w:t xml:space="preserve">3) whether the UE is configured by RRC with a TDRA table by </w:t>
      </w:r>
      <w:r w:rsidR="0097254B" w:rsidRPr="00B21C8F">
        <w:rPr>
          <w:i/>
          <w:sz w:val="22"/>
          <w:lang w:eastAsia="zh-TW"/>
        </w:rPr>
        <w:t>pdsch-TimeDomainAllocationList</w:t>
      </w:r>
      <w:r w:rsidR="0097254B" w:rsidRPr="00B21C8F">
        <w:rPr>
          <w:sz w:val="22"/>
          <w:lang w:eastAsia="zh-TW"/>
        </w:rPr>
        <w:t xml:space="preserve"> in </w:t>
      </w:r>
      <w:r w:rsidR="0097254B" w:rsidRPr="00B21C8F">
        <w:rPr>
          <w:i/>
          <w:sz w:val="22"/>
          <w:lang w:eastAsia="zh-TW"/>
        </w:rPr>
        <w:t>pdsch-ConfigCommon</w:t>
      </w:r>
      <w:r w:rsidR="0097254B" w:rsidRPr="00B21C8F">
        <w:rPr>
          <w:sz w:val="22"/>
          <w:lang w:eastAsia="zh-TW"/>
        </w:rPr>
        <w:t xml:space="preserve"> and/or in </w:t>
      </w:r>
      <w:r w:rsidR="0097254B" w:rsidRPr="00B21C8F">
        <w:rPr>
          <w:i/>
          <w:sz w:val="22"/>
          <w:lang w:eastAsia="zh-TW"/>
        </w:rPr>
        <w:t>pdsch-Config</w:t>
      </w:r>
      <w:r w:rsidR="0097254B" w:rsidRPr="00B21C8F">
        <w:rPr>
          <w:sz w:val="22"/>
          <w:lang w:eastAsia="zh-TW"/>
        </w:rPr>
        <w:t xml:space="preserve">. </w:t>
      </w:r>
    </w:p>
    <w:p w14:paraId="6B129D52" w14:textId="78E58C14" w:rsidR="0097254B" w:rsidRPr="00B21C8F" w:rsidRDefault="0097254B" w:rsidP="00531051">
      <w:pPr>
        <w:spacing w:afterLines="50" w:after="120" w:line="360" w:lineRule="auto"/>
        <w:jc w:val="both"/>
        <w:rPr>
          <w:sz w:val="22"/>
          <w:lang w:eastAsia="zh-TW"/>
        </w:rPr>
      </w:pPr>
      <w:r w:rsidRPr="00B21C8F">
        <w:rPr>
          <w:sz w:val="22"/>
          <w:lang w:eastAsia="zh-TW"/>
        </w:rPr>
        <w:t xml:space="preserve">For a UE in RRC_IDLE mode or before a UE is configured with a TDRA table </w:t>
      </w:r>
      <w:r w:rsidR="00BB2545" w:rsidRPr="00B21C8F">
        <w:rPr>
          <w:sz w:val="22"/>
          <w:lang w:eastAsia="zh-TW"/>
        </w:rPr>
        <w:t>via</w:t>
      </w:r>
      <w:r w:rsidRPr="00B21C8F">
        <w:rPr>
          <w:sz w:val="22"/>
          <w:lang w:eastAsia="zh-TW"/>
        </w:rPr>
        <w:t xml:space="preserve"> </w:t>
      </w:r>
      <w:r w:rsidRPr="00B21C8F">
        <w:rPr>
          <w:i/>
          <w:sz w:val="22"/>
          <w:lang w:eastAsia="zh-TW"/>
        </w:rPr>
        <w:t>pdsch-ConfigCommon</w:t>
      </w:r>
      <w:r w:rsidRPr="00B21C8F">
        <w:rPr>
          <w:sz w:val="22"/>
          <w:lang w:eastAsia="zh-TW"/>
        </w:rPr>
        <w:t xml:space="preserve">, the UE may refer to one of the three </w:t>
      </w:r>
      <w:r w:rsidR="009543B2" w:rsidRPr="00B21C8F">
        <w:rPr>
          <w:sz w:val="22"/>
          <w:lang w:eastAsia="zh-TW"/>
        </w:rPr>
        <w:t>(specified) default TDRA tables</w:t>
      </w:r>
      <w:r w:rsidRPr="00B21C8F">
        <w:rPr>
          <w:sz w:val="22"/>
          <w:lang w:eastAsia="zh-TW"/>
        </w:rPr>
        <w:t xml:space="preserve"> based on the SS/PBCH block and CORESET multiplexing pattern on the cell. For UEs in RRC_CONNECTED mode, the UEs may be configured by higher-layers a TDRA table </w:t>
      </w:r>
      <w:r w:rsidR="00BB2545" w:rsidRPr="00B21C8F">
        <w:rPr>
          <w:sz w:val="22"/>
          <w:lang w:eastAsia="zh-TW"/>
        </w:rPr>
        <w:t>via</w:t>
      </w:r>
      <w:r w:rsidRPr="00B21C8F">
        <w:rPr>
          <w:sz w:val="22"/>
          <w:lang w:eastAsia="zh-TW"/>
        </w:rPr>
        <w:t xml:space="preserve"> </w:t>
      </w:r>
      <w:r w:rsidRPr="00B21C8F">
        <w:rPr>
          <w:i/>
          <w:sz w:val="22"/>
          <w:lang w:eastAsia="zh-TW"/>
        </w:rPr>
        <w:t>pdsch-ConfigCommon</w:t>
      </w:r>
      <w:r w:rsidRPr="00B21C8F">
        <w:rPr>
          <w:sz w:val="22"/>
          <w:lang w:eastAsia="zh-TW"/>
        </w:rPr>
        <w:t xml:space="preserve"> and/or in </w:t>
      </w:r>
      <w:r w:rsidRPr="00B21C8F">
        <w:rPr>
          <w:i/>
          <w:sz w:val="22"/>
          <w:lang w:eastAsia="zh-TW"/>
        </w:rPr>
        <w:t>pdsch-Config</w:t>
      </w:r>
      <w:r w:rsidRPr="00B21C8F">
        <w:rPr>
          <w:sz w:val="22"/>
          <w:lang w:eastAsia="zh-TW"/>
        </w:rPr>
        <w:t xml:space="preserve"> for the cell, in which case the UE may refer to the </w:t>
      </w:r>
      <w:r w:rsidR="00BB2545" w:rsidRPr="00B21C8F">
        <w:rPr>
          <w:sz w:val="22"/>
          <w:lang w:eastAsia="zh-TW"/>
        </w:rPr>
        <w:t xml:space="preserve">configured </w:t>
      </w:r>
      <w:r w:rsidRPr="00B21C8F">
        <w:rPr>
          <w:sz w:val="22"/>
          <w:lang w:eastAsia="zh-TW"/>
        </w:rPr>
        <w:t xml:space="preserve">TDRA table. </w:t>
      </w:r>
    </w:p>
    <w:p w14:paraId="54997A1F" w14:textId="747AF0E8" w:rsidR="00825EF5" w:rsidRPr="00B21C8F" w:rsidRDefault="009E7502" w:rsidP="00531051">
      <w:pPr>
        <w:spacing w:afterLines="50" w:after="120" w:line="360" w:lineRule="auto"/>
        <w:ind w:firstLine="284"/>
        <w:jc w:val="both"/>
        <w:rPr>
          <w:sz w:val="22"/>
          <w:lang w:eastAsia="zh-TW"/>
        </w:rPr>
      </w:pPr>
      <w:r w:rsidRPr="00B21C8F">
        <w:rPr>
          <w:sz w:val="22"/>
          <w:lang w:eastAsia="zh-TW"/>
        </w:rPr>
        <w:lastRenderedPageBreak/>
        <w:t xml:space="preserve">For group-scheduling a single group-common </w:t>
      </w:r>
      <w:r w:rsidR="008F7243" w:rsidRPr="00B21C8F">
        <w:rPr>
          <w:sz w:val="22"/>
          <w:lang w:eastAsia="zh-TW"/>
        </w:rPr>
        <w:t xml:space="preserve">PDSCH to a </w:t>
      </w:r>
      <w:r w:rsidRPr="00B21C8F">
        <w:rPr>
          <w:sz w:val="22"/>
          <w:lang w:eastAsia="zh-TW"/>
        </w:rPr>
        <w:t xml:space="preserve">group of </w:t>
      </w:r>
      <w:r w:rsidR="008F7243" w:rsidRPr="00B21C8F">
        <w:rPr>
          <w:sz w:val="22"/>
          <w:lang w:eastAsia="zh-TW"/>
        </w:rPr>
        <w:t>UE</w:t>
      </w:r>
      <w:r w:rsidR="00273508" w:rsidRPr="00B21C8F">
        <w:rPr>
          <w:sz w:val="22"/>
          <w:lang w:eastAsia="zh-TW"/>
        </w:rPr>
        <w:t>s</w:t>
      </w:r>
      <w:r w:rsidR="008F7243" w:rsidRPr="00B21C8F">
        <w:rPr>
          <w:sz w:val="22"/>
          <w:lang w:eastAsia="zh-TW"/>
        </w:rPr>
        <w:t xml:space="preserve">, the </w:t>
      </w:r>
      <w:r w:rsidR="00C76C82" w:rsidRPr="00B21C8F">
        <w:rPr>
          <w:sz w:val="22"/>
          <w:lang w:eastAsia="zh-TW"/>
        </w:rPr>
        <w:t xml:space="preserve">common </w:t>
      </w:r>
      <w:r w:rsidR="008F7243" w:rsidRPr="00B21C8F">
        <w:rPr>
          <w:sz w:val="22"/>
          <w:lang w:eastAsia="zh-TW"/>
        </w:rPr>
        <w:t xml:space="preserve">understanding </w:t>
      </w:r>
      <w:r w:rsidR="007C058F" w:rsidRPr="00B21C8F">
        <w:rPr>
          <w:sz w:val="22"/>
          <w:lang w:eastAsia="zh-TW"/>
        </w:rPr>
        <w:t xml:space="preserve">between the network node and the </w:t>
      </w:r>
      <w:r w:rsidR="00273508" w:rsidRPr="00B21C8F">
        <w:rPr>
          <w:sz w:val="22"/>
          <w:lang w:eastAsia="zh-TW"/>
        </w:rPr>
        <w:t xml:space="preserve">group of </w:t>
      </w:r>
      <w:r w:rsidR="007C058F" w:rsidRPr="00B21C8F">
        <w:rPr>
          <w:sz w:val="22"/>
          <w:lang w:eastAsia="zh-TW"/>
        </w:rPr>
        <w:t>UE</w:t>
      </w:r>
      <w:r w:rsidR="00273508" w:rsidRPr="00B21C8F">
        <w:rPr>
          <w:sz w:val="22"/>
          <w:lang w:eastAsia="zh-TW"/>
        </w:rPr>
        <w:t>s</w:t>
      </w:r>
      <w:r w:rsidR="00006415" w:rsidRPr="00B21C8F">
        <w:rPr>
          <w:sz w:val="22"/>
          <w:lang w:eastAsia="zh-TW"/>
        </w:rPr>
        <w:t xml:space="preserve"> about</w:t>
      </w:r>
      <w:r w:rsidR="008F7243" w:rsidRPr="00B21C8F">
        <w:rPr>
          <w:sz w:val="22"/>
          <w:lang w:eastAsia="zh-TW"/>
        </w:rPr>
        <w:t xml:space="preserve"> the TDRA table is important</w:t>
      </w:r>
      <w:r w:rsidR="007C058F" w:rsidRPr="00B21C8F">
        <w:rPr>
          <w:sz w:val="22"/>
          <w:lang w:eastAsia="zh-TW"/>
        </w:rPr>
        <w:t xml:space="preserve"> for mapping the time-domain resource </w:t>
      </w:r>
      <w:r w:rsidR="00693070" w:rsidRPr="00B21C8F">
        <w:rPr>
          <w:sz w:val="22"/>
          <w:lang w:eastAsia="zh-TW"/>
        </w:rPr>
        <w:t xml:space="preserve">of the group-common PDSCH </w:t>
      </w:r>
      <w:r w:rsidR="007C058F" w:rsidRPr="00B21C8F">
        <w:rPr>
          <w:sz w:val="22"/>
          <w:lang w:eastAsia="zh-TW"/>
        </w:rPr>
        <w:t>based on the TDRA field</w:t>
      </w:r>
      <w:r w:rsidR="00DF7784" w:rsidRPr="00B21C8F">
        <w:rPr>
          <w:sz w:val="22"/>
          <w:lang w:eastAsia="zh-TW"/>
        </w:rPr>
        <w:t xml:space="preserve"> </w:t>
      </w:r>
      <w:r w:rsidR="007C058F" w:rsidRPr="00B21C8F">
        <w:rPr>
          <w:sz w:val="22"/>
          <w:lang w:eastAsia="zh-TW"/>
        </w:rPr>
        <w:t xml:space="preserve">in a </w:t>
      </w:r>
      <w:r w:rsidR="00693070" w:rsidRPr="00B21C8F">
        <w:rPr>
          <w:sz w:val="22"/>
          <w:lang w:eastAsia="zh-TW"/>
        </w:rPr>
        <w:t xml:space="preserve">group-common </w:t>
      </w:r>
      <w:r w:rsidR="007C058F" w:rsidRPr="00B21C8F">
        <w:rPr>
          <w:sz w:val="22"/>
          <w:lang w:eastAsia="zh-TW"/>
        </w:rPr>
        <w:t>downlink control information</w:t>
      </w:r>
      <w:r w:rsidR="008F7243" w:rsidRPr="00B21C8F">
        <w:rPr>
          <w:sz w:val="22"/>
          <w:lang w:eastAsia="zh-TW"/>
        </w:rPr>
        <w:t xml:space="preserve">. </w:t>
      </w:r>
      <w:r w:rsidR="00C1630A" w:rsidRPr="00B21C8F">
        <w:rPr>
          <w:sz w:val="22"/>
          <w:lang w:eastAsia="zh-TW"/>
        </w:rPr>
        <w:t xml:space="preserve">Otherwise, </w:t>
      </w:r>
      <w:r w:rsidR="00CA619E" w:rsidRPr="00B21C8F">
        <w:rPr>
          <w:sz w:val="22"/>
          <w:lang w:eastAsia="zh-TW"/>
        </w:rPr>
        <w:t xml:space="preserve">different UEs in the group </w:t>
      </w:r>
      <w:r w:rsidR="008C08DA" w:rsidRPr="00B21C8F">
        <w:rPr>
          <w:sz w:val="22"/>
          <w:lang w:eastAsia="zh-TW"/>
        </w:rPr>
        <w:t>will have different interpretations on the</w:t>
      </w:r>
      <w:r w:rsidR="00CA619E" w:rsidRPr="00B21C8F">
        <w:rPr>
          <w:sz w:val="22"/>
          <w:lang w:eastAsia="zh-TW"/>
        </w:rPr>
        <w:t xml:space="preserve"> transmission occasion of the group-common PDSCH</w:t>
      </w:r>
      <w:r w:rsidR="008C08DA" w:rsidRPr="00B21C8F">
        <w:rPr>
          <w:sz w:val="22"/>
          <w:lang w:eastAsia="zh-TW"/>
        </w:rPr>
        <w:t xml:space="preserve"> if different TDRA tables are used by the different UEs in the group</w:t>
      </w:r>
      <w:r w:rsidR="00556CC9" w:rsidRPr="00B21C8F">
        <w:rPr>
          <w:sz w:val="22"/>
          <w:lang w:eastAsia="zh-TW"/>
        </w:rPr>
        <w:t xml:space="preserve"> for mapping the group-common PDSCH</w:t>
      </w:r>
      <w:r w:rsidR="00CA619E" w:rsidRPr="00B21C8F">
        <w:rPr>
          <w:sz w:val="22"/>
          <w:lang w:eastAsia="zh-TW"/>
        </w:rPr>
        <w:t xml:space="preserve">. </w:t>
      </w:r>
      <w:r w:rsidR="00C1630A" w:rsidRPr="00B21C8F">
        <w:rPr>
          <w:sz w:val="22"/>
          <w:lang w:eastAsia="zh-TW"/>
        </w:rPr>
        <w:t xml:space="preserve">In other words, </w:t>
      </w:r>
      <w:r w:rsidR="0097254B" w:rsidRPr="00B21C8F">
        <w:rPr>
          <w:sz w:val="22"/>
          <w:lang w:eastAsia="zh-TW"/>
        </w:rPr>
        <w:t>for</w:t>
      </w:r>
      <w:r w:rsidR="00D75145" w:rsidRPr="00B21C8F">
        <w:rPr>
          <w:sz w:val="22"/>
          <w:lang w:eastAsia="zh-TW"/>
        </w:rPr>
        <w:t xml:space="preserve"> NR MBS</w:t>
      </w:r>
      <w:r w:rsidR="0097254B" w:rsidRPr="00B21C8F">
        <w:rPr>
          <w:sz w:val="22"/>
          <w:lang w:eastAsia="zh-TW"/>
        </w:rPr>
        <w:t xml:space="preserve"> group-scheduling, </w:t>
      </w:r>
      <w:r w:rsidR="00731C14" w:rsidRPr="00B21C8F">
        <w:rPr>
          <w:sz w:val="22"/>
          <w:lang w:eastAsia="zh-TW"/>
        </w:rPr>
        <w:t xml:space="preserve">a </w:t>
      </w:r>
      <w:r w:rsidR="0097254B" w:rsidRPr="00B21C8F">
        <w:rPr>
          <w:sz w:val="22"/>
          <w:lang w:eastAsia="zh-TW"/>
        </w:rPr>
        <w:t>reference</w:t>
      </w:r>
      <w:r w:rsidR="008F7243" w:rsidRPr="00B21C8F" w:rsidDel="008F7243">
        <w:rPr>
          <w:sz w:val="22"/>
          <w:lang w:eastAsia="zh-TW"/>
        </w:rPr>
        <w:t xml:space="preserve"> </w:t>
      </w:r>
      <w:r w:rsidR="0097254B" w:rsidRPr="00B21C8F">
        <w:rPr>
          <w:sz w:val="22"/>
          <w:lang w:eastAsia="zh-TW"/>
        </w:rPr>
        <w:t xml:space="preserve">TDRA table for mapping the </w:t>
      </w:r>
      <w:r w:rsidR="00851798" w:rsidRPr="00B21C8F">
        <w:rPr>
          <w:sz w:val="22"/>
          <w:lang w:eastAsia="zh-TW"/>
        </w:rPr>
        <w:t xml:space="preserve">group-common </w:t>
      </w:r>
      <w:r w:rsidR="0097254B" w:rsidRPr="00B21C8F">
        <w:rPr>
          <w:sz w:val="22"/>
          <w:lang w:eastAsia="zh-TW"/>
        </w:rPr>
        <w:t xml:space="preserve">PDSCH transmission occasion in time domain should be identified and known to </w:t>
      </w:r>
      <w:r w:rsidR="00731C14" w:rsidRPr="00B21C8F">
        <w:rPr>
          <w:sz w:val="22"/>
          <w:lang w:eastAsia="zh-TW"/>
        </w:rPr>
        <w:t xml:space="preserve">corresponding </w:t>
      </w:r>
      <w:r w:rsidR="0097254B" w:rsidRPr="00B21C8F">
        <w:rPr>
          <w:sz w:val="22"/>
          <w:lang w:eastAsia="zh-TW"/>
        </w:rPr>
        <w:t>group of UEs</w:t>
      </w:r>
      <w:r w:rsidR="00141C36" w:rsidRPr="00B21C8F">
        <w:rPr>
          <w:sz w:val="22"/>
          <w:lang w:eastAsia="zh-TW"/>
        </w:rPr>
        <w:t xml:space="preserve">. </w:t>
      </w:r>
    </w:p>
    <w:p w14:paraId="48A4F64D" w14:textId="709315ED" w:rsidR="00C1630A" w:rsidRPr="00B21C8F" w:rsidRDefault="00C1630A" w:rsidP="00531051">
      <w:pPr>
        <w:spacing w:afterLines="50" w:after="120" w:line="360" w:lineRule="auto"/>
        <w:jc w:val="both"/>
        <w:rPr>
          <w:sz w:val="22"/>
          <w:lang w:eastAsia="zh-TW"/>
        </w:rPr>
      </w:pPr>
      <w:r w:rsidRPr="00B21C8F">
        <w:rPr>
          <w:b/>
          <w:sz w:val="22"/>
          <w:szCs w:val="22"/>
          <w:lang w:eastAsia="zh-TW"/>
        </w:rPr>
        <w:t>Proposal 1: For NR MBS group-scheduling, a reference TDRA table for mapping the group-common PDSCH transmission occasion in time domain</w:t>
      </w:r>
      <w:r w:rsidR="0036733B" w:rsidRPr="00B21C8F">
        <w:rPr>
          <w:b/>
          <w:sz w:val="22"/>
          <w:szCs w:val="22"/>
          <w:lang w:eastAsia="zh-TW"/>
        </w:rPr>
        <w:t xml:space="preserve"> needs to be identified and known to </w:t>
      </w:r>
      <w:r w:rsidR="003126BC" w:rsidRPr="00B21C8F">
        <w:rPr>
          <w:b/>
          <w:sz w:val="22"/>
          <w:szCs w:val="22"/>
          <w:lang w:eastAsia="zh-TW"/>
        </w:rPr>
        <w:t xml:space="preserve">a </w:t>
      </w:r>
      <w:r w:rsidR="0036733B" w:rsidRPr="00B21C8F">
        <w:rPr>
          <w:b/>
          <w:sz w:val="22"/>
          <w:szCs w:val="22"/>
          <w:lang w:eastAsia="zh-TW"/>
        </w:rPr>
        <w:t>corresponding group of UEs</w:t>
      </w:r>
      <w:r w:rsidRPr="00B21C8F">
        <w:rPr>
          <w:b/>
          <w:sz w:val="22"/>
          <w:szCs w:val="22"/>
          <w:lang w:eastAsia="zh-TW"/>
        </w:rPr>
        <w:t xml:space="preserve">. </w:t>
      </w:r>
    </w:p>
    <w:p w14:paraId="71E70DDF" w14:textId="686A06A7" w:rsidR="000676B8" w:rsidRPr="00B21C8F" w:rsidRDefault="0097254B" w:rsidP="00531051">
      <w:pPr>
        <w:spacing w:afterLines="50" w:after="120" w:line="360" w:lineRule="auto"/>
        <w:ind w:firstLine="284"/>
        <w:jc w:val="both"/>
        <w:rPr>
          <w:sz w:val="22"/>
          <w:lang w:eastAsia="zh-TW"/>
        </w:rPr>
      </w:pPr>
      <w:r w:rsidRPr="00B21C8F">
        <w:rPr>
          <w:sz w:val="22"/>
          <w:lang w:eastAsia="zh-TW"/>
        </w:rPr>
        <w:t xml:space="preserve">Firstly, considering that a group of UEs that demand the same </w:t>
      </w:r>
      <w:r w:rsidR="00F464A2" w:rsidRPr="00B21C8F">
        <w:rPr>
          <w:sz w:val="22"/>
          <w:lang w:eastAsia="zh-TW"/>
        </w:rPr>
        <w:t xml:space="preserve">service </w:t>
      </w:r>
      <w:r w:rsidRPr="00B21C8F">
        <w:rPr>
          <w:sz w:val="22"/>
          <w:lang w:eastAsia="zh-TW"/>
        </w:rPr>
        <w:t>data from the network may not be configured with the same UE-specific TDRA table by each UE’s UE-specific configuration (</w:t>
      </w:r>
      <w:r w:rsidRPr="00B21C8F">
        <w:rPr>
          <w:i/>
          <w:sz w:val="22"/>
          <w:lang w:eastAsia="zh-TW"/>
        </w:rPr>
        <w:t>pdsch-TimeDomainAllocationList</w:t>
      </w:r>
      <w:r w:rsidRPr="00B21C8F">
        <w:rPr>
          <w:sz w:val="22"/>
          <w:lang w:eastAsia="zh-TW"/>
        </w:rPr>
        <w:t xml:space="preserve"> in </w:t>
      </w:r>
      <w:r w:rsidRPr="00B21C8F">
        <w:rPr>
          <w:i/>
          <w:sz w:val="22"/>
          <w:lang w:eastAsia="zh-TW"/>
        </w:rPr>
        <w:t>pdsch-Config</w:t>
      </w:r>
      <w:r w:rsidRPr="00B21C8F">
        <w:rPr>
          <w:sz w:val="22"/>
          <w:lang w:eastAsia="zh-TW"/>
        </w:rPr>
        <w:t xml:space="preserve">), using UE-specific TDRA table as the reference table </w:t>
      </w:r>
      <w:r w:rsidR="009F63A1" w:rsidRPr="00B21C8F">
        <w:rPr>
          <w:sz w:val="22"/>
          <w:lang w:eastAsia="zh-TW"/>
        </w:rPr>
        <w:t>induces network scheduling restriction across UEs and across unicast scheduling and group-scheduling</w:t>
      </w:r>
      <w:r w:rsidRPr="00B21C8F">
        <w:rPr>
          <w:sz w:val="22"/>
          <w:lang w:eastAsia="zh-TW"/>
        </w:rPr>
        <w:t xml:space="preserve">. Also, some of the UEs in the group may be configured with a cell-specific TDRA table </w:t>
      </w:r>
      <w:r w:rsidR="009F63A1" w:rsidRPr="00B21C8F">
        <w:rPr>
          <w:sz w:val="22"/>
          <w:lang w:eastAsia="zh-TW"/>
        </w:rPr>
        <w:t>(</w:t>
      </w:r>
      <w:r w:rsidRPr="00B21C8F">
        <w:rPr>
          <w:i/>
          <w:sz w:val="22"/>
          <w:lang w:eastAsia="zh-TW"/>
        </w:rPr>
        <w:t>pdsch-TimeDomainAllocationList</w:t>
      </w:r>
      <w:r w:rsidRPr="00B21C8F">
        <w:rPr>
          <w:sz w:val="22"/>
          <w:lang w:eastAsia="zh-TW"/>
        </w:rPr>
        <w:t xml:space="preserve"> in </w:t>
      </w:r>
      <w:r w:rsidRPr="00B21C8F">
        <w:rPr>
          <w:i/>
          <w:sz w:val="22"/>
          <w:lang w:eastAsia="zh-TW"/>
        </w:rPr>
        <w:t>pdsch-ConfigCommon</w:t>
      </w:r>
      <w:r w:rsidR="009F63A1" w:rsidRPr="00B21C8F">
        <w:rPr>
          <w:sz w:val="22"/>
          <w:lang w:eastAsia="zh-TW"/>
        </w:rPr>
        <w:t>)</w:t>
      </w:r>
      <w:r w:rsidRPr="00B21C8F">
        <w:rPr>
          <w:sz w:val="22"/>
          <w:lang w:eastAsia="zh-TW"/>
        </w:rPr>
        <w:t xml:space="preserve"> while the other UEs in the group may not. Therefore, using the cell-specific TDRA table as the reference TDRA table for the group of UEs may not be </w:t>
      </w:r>
      <w:r w:rsidR="00194CA3" w:rsidRPr="00B21C8F">
        <w:rPr>
          <w:sz w:val="22"/>
          <w:lang w:eastAsia="zh-TW"/>
        </w:rPr>
        <w:t>feasible</w:t>
      </w:r>
      <w:r w:rsidRPr="00B21C8F">
        <w:rPr>
          <w:sz w:val="22"/>
          <w:lang w:eastAsia="zh-TW"/>
        </w:rPr>
        <w:t>. Secondly, considering that a</w:t>
      </w:r>
      <w:r w:rsidR="00EB2E01" w:rsidRPr="00B21C8F">
        <w:rPr>
          <w:sz w:val="22"/>
          <w:lang w:eastAsia="zh-TW"/>
        </w:rPr>
        <w:t>n</w:t>
      </w:r>
      <w:r w:rsidRPr="00B21C8F">
        <w:rPr>
          <w:sz w:val="22"/>
          <w:lang w:eastAsia="zh-TW"/>
        </w:rPr>
        <w:t xml:space="preserve"> </w:t>
      </w:r>
      <w:r w:rsidR="00EB2E01" w:rsidRPr="00B21C8F">
        <w:rPr>
          <w:sz w:val="22"/>
          <w:lang w:eastAsia="zh-TW"/>
        </w:rPr>
        <w:t xml:space="preserve">RRC_CONNECTED </w:t>
      </w:r>
      <w:r w:rsidRPr="00B21C8F">
        <w:rPr>
          <w:sz w:val="22"/>
          <w:lang w:eastAsia="zh-TW"/>
        </w:rPr>
        <w:t xml:space="preserve">UE may be configured in a way that the network </w:t>
      </w:r>
      <w:r w:rsidR="00F464A2" w:rsidRPr="00B21C8F">
        <w:rPr>
          <w:sz w:val="22"/>
          <w:lang w:eastAsia="zh-TW"/>
        </w:rPr>
        <w:t xml:space="preserve">can </w:t>
      </w:r>
      <w:r w:rsidRPr="00B21C8F">
        <w:rPr>
          <w:sz w:val="22"/>
          <w:lang w:eastAsia="zh-TW"/>
        </w:rPr>
        <w:t>schedu</w:t>
      </w:r>
      <w:r w:rsidR="003B67C1" w:rsidRPr="00B21C8F">
        <w:rPr>
          <w:sz w:val="22"/>
          <w:lang w:eastAsia="zh-TW"/>
        </w:rPr>
        <w:t>le transmissions to</w:t>
      </w:r>
      <w:r w:rsidRPr="00B21C8F">
        <w:rPr>
          <w:sz w:val="22"/>
          <w:lang w:eastAsia="zh-TW"/>
        </w:rPr>
        <w:t xml:space="preserve"> the UE with greater flexibility</w:t>
      </w:r>
      <w:r w:rsidR="001D44EF" w:rsidRPr="00B21C8F">
        <w:rPr>
          <w:sz w:val="22"/>
          <w:lang w:eastAsia="zh-TW"/>
        </w:rPr>
        <w:t>/capability</w:t>
      </w:r>
      <w:r w:rsidRPr="00B21C8F">
        <w:rPr>
          <w:sz w:val="22"/>
          <w:lang w:eastAsia="zh-TW"/>
        </w:rPr>
        <w:t xml:space="preserve">, always using one of three </w:t>
      </w:r>
      <w:r w:rsidR="007A39CE" w:rsidRPr="00B21C8F">
        <w:rPr>
          <w:sz w:val="22"/>
          <w:lang w:eastAsia="zh-TW"/>
        </w:rPr>
        <w:t>(specified) default TDRA tables</w:t>
      </w:r>
      <w:r w:rsidRPr="00B21C8F">
        <w:rPr>
          <w:sz w:val="22"/>
          <w:lang w:eastAsia="zh-TW"/>
        </w:rPr>
        <w:t xml:space="preserve"> as the reference TDRA table for </w:t>
      </w:r>
      <w:r w:rsidR="00F464A2" w:rsidRPr="00B21C8F">
        <w:rPr>
          <w:sz w:val="22"/>
          <w:lang w:eastAsia="zh-TW"/>
        </w:rPr>
        <w:t>group-</w:t>
      </w:r>
      <w:r w:rsidRPr="00B21C8F">
        <w:rPr>
          <w:sz w:val="22"/>
          <w:lang w:eastAsia="zh-TW"/>
        </w:rPr>
        <w:t xml:space="preserve">scheduling may not be </w:t>
      </w:r>
      <w:r w:rsidR="00800FB5" w:rsidRPr="00B21C8F">
        <w:rPr>
          <w:sz w:val="22"/>
          <w:lang w:eastAsia="zh-TW"/>
        </w:rPr>
        <w:t xml:space="preserve">an </w:t>
      </w:r>
      <w:r w:rsidR="00F464A2" w:rsidRPr="00B21C8F">
        <w:rPr>
          <w:sz w:val="22"/>
          <w:lang w:eastAsia="zh-TW"/>
        </w:rPr>
        <w:t xml:space="preserve">efficient way </w:t>
      </w:r>
      <w:r w:rsidRPr="00B21C8F">
        <w:rPr>
          <w:sz w:val="22"/>
          <w:lang w:eastAsia="zh-TW"/>
        </w:rPr>
        <w:t xml:space="preserve">because it limits </w:t>
      </w:r>
      <w:r w:rsidR="00F464A2" w:rsidRPr="00B21C8F">
        <w:rPr>
          <w:sz w:val="22"/>
          <w:lang w:eastAsia="zh-TW"/>
        </w:rPr>
        <w:t xml:space="preserve">network </w:t>
      </w:r>
      <w:r w:rsidRPr="00B21C8F">
        <w:rPr>
          <w:sz w:val="22"/>
          <w:lang w:eastAsia="zh-TW"/>
        </w:rPr>
        <w:t xml:space="preserve">scheduling flexibility for a RRC_CONNECTED </w:t>
      </w:r>
      <w:r w:rsidR="00F464A2" w:rsidRPr="00B21C8F">
        <w:rPr>
          <w:sz w:val="22"/>
          <w:lang w:eastAsia="zh-TW"/>
        </w:rPr>
        <w:t>UE</w:t>
      </w:r>
      <w:r w:rsidRPr="00B21C8F">
        <w:rPr>
          <w:sz w:val="22"/>
          <w:lang w:eastAsia="zh-TW"/>
        </w:rPr>
        <w:t xml:space="preserve">. Thirdly, for different groups of </w:t>
      </w:r>
      <w:r w:rsidR="007A2137" w:rsidRPr="00B21C8F">
        <w:rPr>
          <w:sz w:val="22"/>
          <w:lang w:eastAsia="zh-TW"/>
        </w:rPr>
        <w:t xml:space="preserve">RRC_CONNECTED </w:t>
      </w:r>
      <w:r w:rsidRPr="00B21C8F">
        <w:rPr>
          <w:sz w:val="22"/>
          <w:lang w:eastAsia="zh-TW"/>
        </w:rPr>
        <w:t xml:space="preserve">UEs that demand different </w:t>
      </w:r>
      <w:r w:rsidR="00F464A2" w:rsidRPr="00B21C8F">
        <w:rPr>
          <w:sz w:val="22"/>
          <w:lang w:eastAsia="zh-TW"/>
        </w:rPr>
        <w:t>type</w:t>
      </w:r>
      <w:r w:rsidR="00684C12" w:rsidRPr="00B21C8F">
        <w:rPr>
          <w:sz w:val="22"/>
          <w:lang w:eastAsia="zh-TW"/>
        </w:rPr>
        <w:t>s</w:t>
      </w:r>
      <w:r w:rsidR="00F464A2" w:rsidRPr="00B21C8F">
        <w:rPr>
          <w:sz w:val="22"/>
          <w:lang w:eastAsia="zh-TW"/>
        </w:rPr>
        <w:t xml:space="preserve"> of service </w:t>
      </w:r>
      <w:r w:rsidRPr="00B21C8F">
        <w:rPr>
          <w:sz w:val="22"/>
          <w:lang w:eastAsia="zh-TW"/>
        </w:rPr>
        <w:t>data, using one of the three (specified) default TDRA tables or a cell-specific TDRA table for the differe</w:t>
      </w:r>
      <w:r w:rsidR="000E11AB" w:rsidRPr="00B21C8F">
        <w:rPr>
          <w:sz w:val="22"/>
          <w:lang w:eastAsia="zh-TW"/>
        </w:rPr>
        <w:t xml:space="preserve">nt </w:t>
      </w:r>
      <w:r w:rsidR="00F464A2" w:rsidRPr="00B21C8F">
        <w:rPr>
          <w:sz w:val="22"/>
          <w:lang w:eastAsia="zh-TW"/>
        </w:rPr>
        <w:t>type</w:t>
      </w:r>
      <w:r w:rsidR="00684C12" w:rsidRPr="00B21C8F">
        <w:rPr>
          <w:sz w:val="22"/>
          <w:lang w:eastAsia="zh-TW"/>
        </w:rPr>
        <w:t>s</w:t>
      </w:r>
      <w:r w:rsidR="00F464A2" w:rsidRPr="00B21C8F">
        <w:rPr>
          <w:sz w:val="22"/>
          <w:lang w:eastAsia="zh-TW"/>
        </w:rPr>
        <w:t xml:space="preserve"> of service </w:t>
      </w:r>
      <w:r w:rsidR="000E11AB" w:rsidRPr="00B21C8F">
        <w:rPr>
          <w:sz w:val="22"/>
          <w:lang w:eastAsia="zh-TW"/>
        </w:rPr>
        <w:t xml:space="preserve">data </w:t>
      </w:r>
      <w:r w:rsidR="00F464A2" w:rsidRPr="00B21C8F">
        <w:rPr>
          <w:sz w:val="22"/>
          <w:lang w:eastAsia="zh-TW"/>
        </w:rPr>
        <w:t xml:space="preserve">will </w:t>
      </w:r>
      <w:r w:rsidR="000E11AB" w:rsidRPr="00B21C8F">
        <w:rPr>
          <w:sz w:val="22"/>
          <w:lang w:eastAsia="zh-TW"/>
        </w:rPr>
        <w:t>limit</w:t>
      </w:r>
      <w:r w:rsidRPr="00B21C8F">
        <w:rPr>
          <w:sz w:val="22"/>
          <w:lang w:eastAsia="zh-TW"/>
        </w:rPr>
        <w:t xml:space="preserve"> the scheduling flexibility as well</w:t>
      </w:r>
      <w:r w:rsidR="00F464A2" w:rsidRPr="00B21C8F">
        <w:rPr>
          <w:sz w:val="22"/>
          <w:lang w:eastAsia="zh-TW"/>
        </w:rPr>
        <w:t xml:space="preserve">. </w:t>
      </w:r>
      <w:r w:rsidR="00EE77F1" w:rsidRPr="00B21C8F">
        <w:rPr>
          <w:sz w:val="22"/>
          <w:lang w:eastAsia="zh-TW"/>
        </w:rPr>
        <w:t>In</w:t>
      </w:r>
      <w:r w:rsidR="00F464A2" w:rsidRPr="00B21C8F">
        <w:rPr>
          <w:sz w:val="22"/>
          <w:lang w:eastAsia="zh-TW"/>
        </w:rPr>
        <w:t xml:space="preserve"> our</w:t>
      </w:r>
      <w:r w:rsidR="00EE77F1" w:rsidRPr="00B21C8F">
        <w:rPr>
          <w:sz w:val="22"/>
          <w:lang w:eastAsia="zh-TW"/>
        </w:rPr>
        <w:t xml:space="preserve"> opinion</w:t>
      </w:r>
      <w:r w:rsidR="00F464A2" w:rsidRPr="00B21C8F">
        <w:rPr>
          <w:sz w:val="22"/>
          <w:lang w:eastAsia="zh-TW"/>
        </w:rPr>
        <w:t>,</w:t>
      </w:r>
      <w:r w:rsidRPr="00B21C8F">
        <w:rPr>
          <w:sz w:val="22"/>
          <w:lang w:eastAsia="zh-TW"/>
        </w:rPr>
        <w:t xml:space="preserve"> different </w:t>
      </w:r>
      <w:r w:rsidR="00F464A2" w:rsidRPr="00B21C8F">
        <w:rPr>
          <w:sz w:val="22"/>
          <w:lang w:eastAsia="zh-TW"/>
        </w:rPr>
        <w:t>type</w:t>
      </w:r>
      <w:r w:rsidR="00167F6A" w:rsidRPr="00B21C8F">
        <w:rPr>
          <w:sz w:val="22"/>
          <w:lang w:eastAsia="zh-TW"/>
        </w:rPr>
        <w:t>s</w:t>
      </w:r>
      <w:r w:rsidR="00F464A2" w:rsidRPr="00B21C8F">
        <w:rPr>
          <w:sz w:val="22"/>
          <w:lang w:eastAsia="zh-TW"/>
        </w:rPr>
        <w:t xml:space="preserve"> of service </w:t>
      </w:r>
      <w:r w:rsidRPr="00B21C8F">
        <w:rPr>
          <w:sz w:val="22"/>
          <w:lang w:eastAsia="zh-TW"/>
        </w:rPr>
        <w:t>data require different scheduling capabilities</w:t>
      </w:r>
      <w:r w:rsidR="00F464A2" w:rsidRPr="00B21C8F">
        <w:rPr>
          <w:sz w:val="22"/>
          <w:lang w:eastAsia="zh-TW"/>
        </w:rPr>
        <w:t xml:space="preserve"> and flexibilit</w:t>
      </w:r>
      <w:r w:rsidR="009A5F3C" w:rsidRPr="00B21C8F">
        <w:rPr>
          <w:sz w:val="22"/>
          <w:lang w:eastAsia="zh-TW"/>
        </w:rPr>
        <w:t>ies</w:t>
      </w:r>
      <w:r w:rsidRPr="00B21C8F">
        <w:rPr>
          <w:sz w:val="22"/>
          <w:lang w:eastAsia="zh-TW"/>
        </w:rPr>
        <w:t xml:space="preserve">, which </w:t>
      </w:r>
      <w:r w:rsidR="00F464A2" w:rsidRPr="00B21C8F">
        <w:rPr>
          <w:sz w:val="22"/>
          <w:lang w:eastAsia="zh-TW"/>
        </w:rPr>
        <w:t xml:space="preserve">can </w:t>
      </w:r>
      <w:r w:rsidRPr="00B21C8F">
        <w:rPr>
          <w:sz w:val="22"/>
          <w:lang w:eastAsia="zh-TW"/>
        </w:rPr>
        <w:t xml:space="preserve">be affected by </w:t>
      </w:r>
      <w:r w:rsidR="00C0244D">
        <w:rPr>
          <w:sz w:val="22"/>
          <w:lang w:eastAsia="zh-TW"/>
        </w:rPr>
        <w:t xml:space="preserve">the </w:t>
      </w:r>
      <w:r w:rsidRPr="00B21C8F">
        <w:rPr>
          <w:sz w:val="22"/>
          <w:lang w:eastAsia="zh-TW"/>
        </w:rPr>
        <w:t xml:space="preserve">TDRA table used for </w:t>
      </w:r>
      <w:r w:rsidR="00476B5F" w:rsidRPr="00B21C8F">
        <w:rPr>
          <w:sz w:val="22"/>
          <w:lang w:eastAsia="zh-TW"/>
        </w:rPr>
        <w:t>group-</w:t>
      </w:r>
      <w:r w:rsidRPr="00B21C8F">
        <w:rPr>
          <w:sz w:val="22"/>
          <w:lang w:eastAsia="zh-TW"/>
        </w:rPr>
        <w:t>scheduling.</w:t>
      </w:r>
      <w:r w:rsidR="00943866" w:rsidRPr="00B21C8F">
        <w:rPr>
          <w:sz w:val="22"/>
          <w:lang w:eastAsia="zh-TW"/>
        </w:rPr>
        <w:t xml:space="preserve"> </w:t>
      </w:r>
    </w:p>
    <w:p w14:paraId="09EBD4C4" w14:textId="77D97309" w:rsidR="0050038C" w:rsidRPr="00B21C8F" w:rsidRDefault="00EF60CD" w:rsidP="00531051">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CF751C" w:rsidRPr="00B21C8F">
        <w:rPr>
          <w:b/>
          <w:sz w:val="22"/>
          <w:szCs w:val="22"/>
          <w:lang w:eastAsia="zh-TW"/>
        </w:rPr>
        <w:t>1</w:t>
      </w:r>
      <w:r w:rsidRPr="00B21C8F">
        <w:rPr>
          <w:rFonts w:hint="eastAsia"/>
          <w:b/>
          <w:sz w:val="22"/>
          <w:szCs w:val="22"/>
          <w:lang w:eastAsia="zh-TW"/>
        </w:rPr>
        <w:t xml:space="preserve">: </w:t>
      </w:r>
      <w:r w:rsidRPr="00B21C8F">
        <w:rPr>
          <w:b/>
          <w:sz w:val="22"/>
          <w:szCs w:val="22"/>
          <w:lang w:eastAsia="zh-TW"/>
        </w:rPr>
        <w:t>Using the default TDRA tables, the cell-specific TDRA table, or the UE-specific TDRA table may not be possible</w:t>
      </w:r>
      <w:r w:rsidR="00642734" w:rsidRPr="00B21C8F">
        <w:rPr>
          <w:b/>
          <w:sz w:val="22"/>
          <w:szCs w:val="22"/>
          <w:lang w:eastAsia="zh-TW"/>
        </w:rPr>
        <w:t xml:space="preserve"> or efficient</w:t>
      </w:r>
      <w:r w:rsidRPr="00B21C8F">
        <w:rPr>
          <w:b/>
          <w:sz w:val="22"/>
          <w:szCs w:val="22"/>
          <w:lang w:eastAsia="zh-TW"/>
        </w:rPr>
        <w:t xml:space="preserve"> or may limit the flexibility</w:t>
      </w:r>
      <w:r w:rsidR="002B2835" w:rsidRPr="00B21C8F">
        <w:rPr>
          <w:b/>
          <w:sz w:val="22"/>
          <w:szCs w:val="22"/>
          <w:lang w:eastAsia="zh-TW"/>
        </w:rPr>
        <w:t xml:space="preserve"> and the </w:t>
      </w:r>
      <w:r w:rsidRPr="00B21C8F">
        <w:rPr>
          <w:b/>
          <w:sz w:val="22"/>
          <w:szCs w:val="22"/>
          <w:lang w:eastAsia="zh-TW"/>
        </w:rPr>
        <w:t>capacity of NR MBS group-scheduling.</w:t>
      </w:r>
      <w:r w:rsidR="001C1F96" w:rsidRPr="00B21C8F">
        <w:rPr>
          <w:b/>
          <w:sz w:val="22"/>
          <w:szCs w:val="22"/>
          <w:lang w:eastAsia="zh-TW"/>
        </w:rPr>
        <w:t xml:space="preserve"> </w:t>
      </w:r>
    </w:p>
    <w:p w14:paraId="7231E54B" w14:textId="12F0725C" w:rsidR="00493452" w:rsidRPr="00B21C8F" w:rsidRDefault="00493452" w:rsidP="00531051">
      <w:pPr>
        <w:spacing w:afterLines="50" w:after="120" w:line="360" w:lineRule="auto"/>
        <w:ind w:firstLine="284"/>
        <w:jc w:val="both"/>
        <w:rPr>
          <w:sz w:val="22"/>
          <w:lang w:eastAsia="zh-TW"/>
        </w:rPr>
      </w:pPr>
      <w:r w:rsidRPr="00B21C8F">
        <w:rPr>
          <w:sz w:val="22"/>
          <w:lang w:eastAsia="zh-TW"/>
        </w:rPr>
        <w:t>Based on the reasons</w:t>
      </w:r>
      <w:r w:rsidR="00F27687" w:rsidRPr="00B21C8F">
        <w:rPr>
          <w:sz w:val="22"/>
          <w:lang w:eastAsia="zh-TW"/>
        </w:rPr>
        <w:t xml:space="preserve"> and observation</w:t>
      </w:r>
      <w:r w:rsidRPr="00B21C8F">
        <w:rPr>
          <w:sz w:val="22"/>
          <w:lang w:eastAsia="zh-TW"/>
        </w:rPr>
        <w:t xml:space="preserve"> above, </w:t>
      </w:r>
      <w:r w:rsidR="00827293" w:rsidRPr="00B21C8F">
        <w:rPr>
          <w:sz w:val="22"/>
          <w:lang w:eastAsia="zh-TW"/>
        </w:rPr>
        <w:t>we propose that a “group-common TDRA table</w:t>
      </w:r>
      <w:r w:rsidR="00627361" w:rsidRPr="00B21C8F">
        <w:rPr>
          <w:sz w:val="22"/>
          <w:lang w:eastAsia="zh-TW"/>
        </w:rPr>
        <w:t>”</w:t>
      </w:r>
      <w:r w:rsidR="00827293" w:rsidRPr="00B21C8F">
        <w:rPr>
          <w:sz w:val="22"/>
          <w:lang w:eastAsia="zh-TW"/>
        </w:rPr>
        <w:t xml:space="preserve"> is configured per MBS group for NR</w:t>
      </w:r>
      <w:r w:rsidR="00827293" w:rsidRPr="00B21C8F">
        <w:rPr>
          <w:rFonts w:hint="eastAsia"/>
          <w:sz w:val="22"/>
          <w:lang w:eastAsia="zh-TW"/>
        </w:rPr>
        <w:t xml:space="preserve"> </w:t>
      </w:r>
      <w:r w:rsidR="003928AA" w:rsidRPr="00B21C8F">
        <w:rPr>
          <w:sz w:val="22"/>
          <w:lang w:eastAsia="zh-TW"/>
        </w:rPr>
        <w:t xml:space="preserve">MBS </w:t>
      </w:r>
      <w:r w:rsidR="00827293" w:rsidRPr="00B21C8F">
        <w:rPr>
          <w:rFonts w:hint="eastAsia"/>
          <w:sz w:val="22"/>
          <w:lang w:eastAsia="zh-TW"/>
        </w:rPr>
        <w:t>group-scheduling</w:t>
      </w:r>
      <w:r w:rsidR="00627361" w:rsidRPr="00B21C8F">
        <w:rPr>
          <w:sz w:val="22"/>
          <w:lang w:eastAsia="zh-TW"/>
        </w:rPr>
        <w:t xml:space="preserve">, where the </w:t>
      </w:r>
      <w:r w:rsidR="00617A7A" w:rsidRPr="00B21C8F">
        <w:rPr>
          <w:sz w:val="22"/>
          <w:lang w:eastAsia="zh-TW"/>
        </w:rPr>
        <w:t xml:space="preserve">group-common TDRA table is </w:t>
      </w:r>
      <w:r w:rsidR="00F2435D" w:rsidRPr="00B21C8F">
        <w:rPr>
          <w:sz w:val="22"/>
          <w:lang w:eastAsia="zh-TW"/>
        </w:rPr>
        <w:t xml:space="preserve">configured and </w:t>
      </w:r>
      <w:r w:rsidR="00617A7A" w:rsidRPr="00B21C8F">
        <w:rPr>
          <w:sz w:val="22"/>
          <w:lang w:eastAsia="zh-TW"/>
        </w:rPr>
        <w:t>shared among all UEs in an MBS group</w:t>
      </w:r>
      <w:r w:rsidR="00827293" w:rsidRPr="00B21C8F">
        <w:rPr>
          <w:rFonts w:hint="eastAsia"/>
          <w:sz w:val="22"/>
          <w:lang w:eastAsia="zh-TW"/>
        </w:rPr>
        <w:t xml:space="preserve">. </w:t>
      </w:r>
      <w:r w:rsidR="00087BC7" w:rsidRPr="00B21C8F">
        <w:rPr>
          <w:sz w:val="22"/>
          <w:lang w:eastAsia="zh-TW"/>
        </w:rPr>
        <w:t xml:space="preserve">Since each MBS group may be configured with a group-common RNTI, group-common TDRA table </w:t>
      </w:r>
      <w:r w:rsidR="005E39C6" w:rsidRPr="00B21C8F">
        <w:rPr>
          <w:sz w:val="22"/>
          <w:lang w:eastAsia="zh-TW"/>
        </w:rPr>
        <w:t xml:space="preserve">can </w:t>
      </w:r>
      <w:r w:rsidR="00087BC7" w:rsidRPr="00B21C8F">
        <w:rPr>
          <w:sz w:val="22"/>
          <w:lang w:eastAsia="zh-TW"/>
        </w:rPr>
        <w:t xml:space="preserve">be </w:t>
      </w:r>
      <w:r w:rsidR="005E39C6" w:rsidRPr="00B21C8F">
        <w:rPr>
          <w:sz w:val="22"/>
          <w:lang w:eastAsia="zh-TW"/>
        </w:rPr>
        <w:t xml:space="preserve">applied </w:t>
      </w:r>
      <w:r w:rsidR="00087BC7" w:rsidRPr="00B21C8F">
        <w:rPr>
          <w:sz w:val="22"/>
          <w:lang w:eastAsia="zh-TW"/>
        </w:rPr>
        <w:t xml:space="preserve">along with </w:t>
      </w:r>
      <w:r w:rsidR="005E39C6" w:rsidRPr="00B21C8F">
        <w:rPr>
          <w:sz w:val="22"/>
          <w:lang w:eastAsia="zh-TW"/>
        </w:rPr>
        <w:t xml:space="preserve">corresponding </w:t>
      </w:r>
      <w:r w:rsidR="00087BC7" w:rsidRPr="00B21C8F">
        <w:rPr>
          <w:sz w:val="22"/>
          <w:lang w:eastAsia="zh-TW"/>
        </w:rPr>
        <w:t>group</w:t>
      </w:r>
      <w:r w:rsidR="00D16099" w:rsidRPr="00B21C8F">
        <w:rPr>
          <w:sz w:val="22"/>
          <w:lang w:eastAsia="zh-TW"/>
        </w:rPr>
        <w:t xml:space="preserve">-common RNTI. The </w:t>
      </w:r>
      <w:r w:rsidR="00CC734F" w:rsidRPr="00B21C8F">
        <w:rPr>
          <w:sz w:val="22"/>
          <w:lang w:eastAsia="zh-TW"/>
        </w:rPr>
        <w:t xml:space="preserve">number of entries and the </w:t>
      </w:r>
      <w:r w:rsidR="00D16099" w:rsidRPr="00B21C8F">
        <w:rPr>
          <w:sz w:val="22"/>
          <w:lang w:eastAsia="zh-TW"/>
        </w:rPr>
        <w:t xml:space="preserve">contents of each entry of the group-common TDRA table may </w:t>
      </w:r>
      <w:r w:rsidR="005E39C6" w:rsidRPr="00B21C8F">
        <w:rPr>
          <w:sz w:val="22"/>
          <w:lang w:eastAsia="zh-TW"/>
        </w:rPr>
        <w:t>be designed based on</w:t>
      </w:r>
      <w:r w:rsidR="00D16099" w:rsidRPr="00B21C8F">
        <w:rPr>
          <w:sz w:val="22"/>
          <w:lang w:eastAsia="zh-TW"/>
        </w:rPr>
        <w:t xml:space="preserve"> Rel-15/16 TDRA table configurations. </w:t>
      </w:r>
    </w:p>
    <w:p w14:paraId="0A12A3E6" w14:textId="6679A674" w:rsidR="0084601E" w:rsidRPr="00B21C8F" w:rsidRDefault="00FF0636"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CF751C" w:rsidRPr="00B21C8F">
        <w:rPr>
          <w:b/>
          <w:sz w:val="22"/>
          <w:szCs w:val="22"/>
          <w:lang w:eastAsia="zh-TW"/>
        </w:rPr>
        <w:t>2</w:t>
      </w:r>
      <w:r w:rsidRPr="00B21C8F">
        <w:rPr>
          <w:rFonts w:hint="eastAsia"/>
          <w:b/>
          <w:sz w:val="22"/>
          <w:szCs w:val="22"/>
          <w:lang w:eastAsia="zh-TW"/>
        </w:rPr>
        <w:t xml:space="preserve">: </w:t>
      </w:r>
      <w:r w:rsidR="00A11DBB" w:rsidRPr="00B21C8F">
        <w:rPr>
          <w:b/>
          <w:sz w:val="22"/>
          <w:szCs w:val="22"/>
          <w:lang w:eastAsia="zh-TW"/>
        </w:rPr>
        <w:t>A</w:t>
      </w:r>
      <w:r w:rsidR="00A829E5" w:rsidRPr="00B21C8F">
        <w:rPr>
          <w:b/>
          <w:sz w:val="22"/>
          <w:szCs w:val="22"/>
          <w:lang w:eastAsia="zh-TW"/>
        </w:rPr>
        <w:t xml:space="preserve"> “group-common TDRA table” is configured per MBS group for NR MBS group-scheduling</w:t>
      </w:r>
      <w:r w:rsidR="00385CCD" w:rsidRPr="00B21C8F">
        <w:rPr>
          <w:b/>
          <w:sz w:val="22"/>
          <w:szCs w:val="22"/>
          <w:lang w:eastAsia="zh-TW"/>
        </w:rPr>
        <w:t xml:space="preserve">. </w:t>
      </w:r>
    </w:p>
    <w:p w14:paraId="5BBBCBCF" w14:textId="76584E9C" w:rsidR="003715AA" w:rsidRPr="00B21C8F" w:rsidRDefault="006C588D" w:rsidP="00531051">
      <w:pPr>
        <w:pStyle w:val="2"/>
        <w:spacing w:before="0" w:afterLines="50" w:after="120" w:line="360" w:lineRule="auto"/>
        <w:ind w:left="567" w:hanging="566"/>
        <w:jc w:val="both"/>
        <w:rPr>
          <w:b/>
          <w:sz w:val="28"/>
          <w:lang w:eastAsia="zh-TW"/>
        </w:rPr>
      </w:pPr>
      <w:r w:rsidRPr="00B21C8F">
        <w:rPr>
          <w:b/>
          <w:sz w:val="28"/>
          <w:lang w:eastAsia="zh-TW"/>
        </w:rPr>
        <w:lastRenderedPageBreak/>
        <w:t>2-2</w:t>
      </w:r>
      <w:r w:rsidR="003715AA" w:rsidRPr="00B21C8F">
        <w:rPr>
          <w:b/>
          <w:sz w:val="28"/>
          <w:lang w:eastAsia="zh-TW"/>
        </w:rPr>
        <w:t xml:space="preserve">. </w:t>
      </w:r>
      <w:r w:rsidR="00D10020" w:rsidRPr="00B21C8F">
        <w:rPr>
          <w:b/>
          <w:sz w:val="28"/>
          <w:lang w:eastAsia="zh-TW"/>
        </w:rPr>
        <w:t xml:space="preserve">BWP </w:t>
      </w:r>
      <w:r w:rsidR="00AC37A2" w:rsidRPr="00B21C8F">
        <w:rPr>
          <w:b/>
          <w:sz w:val="28"/>
          <w:lang w:eastAsia="zh-TW"/>
        </w:rPr>
        <w:t xml:space="preserve">switch handling for </w:t>
      </w:r>
      <w:r w:rsidR="00D11404" w:rsidRPr="00B21C8F">
        <w:rPr>
          <w:b/>
          <w:sz w:val="28"/>
          <w:lang w:eastAsia="zh-TW"/>
        </w:rPr>
        <w:t>gro</w:t>
      </w:r>
      <w:r w:rsidR="00DF0ABA" w:rsidRPr="00B21C8F">
        <w:rPr>
          <w:b/>
          <w:sz w:val="28"/>
          <w:lang w:eastAsia="zh-TW"/>
        </w:rPr>
        <w:t xml:space="preserve">up-scheduling for RRC_CONNECTED </w:t>
      </w:r>
      <w:r w:rsidR="00D11404" w:rsidRPr="00B21C8F">
        <w:rPr>
          <w:b/>
          <w:sz w:val="28"/>
          <w:lang w:eastAsia="zh-TW"/>
        </w:rPr>
        <w:t>UEs</w:t>
      </w:r>
      <w:r w:rsidR="00AC37A2" w:rsidRPr="00B21C8F">
        <w:rPr>
          <w:b/>
          <w:sz w:val="28"/>
          <w:lang w:eastAsia="zh-TW"/>
        </w:rPr>
        <w:t xml:space="preserve"> </w:t>
      </w:r>
    </w:p>
    <w:p w14:paraId="78FD4675" w14:textId="7CE1AF28" w:rsidR="002031CF" w:rsidRPr="00B21C8F" w:rsidRDefault="00842CD0" w:rsidP="00531051">
      <w:pPr>
        <w:spacing w:afterLines="50" w:after="120" w:line="360" w:lineRule="auto"/>
        <w:ind w:firstLine="284"/>
        <w:jc w:val="both"/>
        <w:rPr>
          <w:sz w:val="22"/>
          <w:lang w:eastAsia="zh-TW"/>
        </w:rPr>
      </w:pPr>
      <w:r w:rsidRPr="00B21C8F">
        <w:rPr>
          <w:sz w:val="22"/>
          <w:lang w:eastAsia="zh-TW"/>
        </w:rPr>
        <w:t xml:space="preserve">It </w:t>
      </w:r>
      <w:r w:rsidR="00854169" w:rsidRPr="00B21C8F">
        <w:rPr>
          <w:sz w:val="22"/>
          <w:lang w:eastAsia="zh-TW"/>
        </w:rPr>
        <w:t>was</w:t>
      </w:r>
      <w:r w:rsidRPr="00B21C8F">
        <w:rPr>
          <w:sz w:val="22"/>
          <w:lang w:eastAsia="zh-TW"/>
        </w:rPr>
        <w:t xml:space="preserve"> agreed that </w:t>
      </w:r>
      <w:r w:rsidR="00ED5689" w:rsidRPr="00B21C8F">
        <w:rPr>
          <w:sz w:val="22"/>
          <w:lang w:eastAsia="zh-TW"/>
        </w:rPr>
        <w:t>f</w:t>
      </w:r>
      <w:r w:rsidRPr="00B21C8F">
        <w:rPr>
          <w:sz w:val="22"/>
          <w:lang w:eastAsia="zh-TW"/>
        </w:rPr>
        <w:t>or multicast of RRC-CONNECTED UEs, a common frequency resource</w:t>
      </w:r>
      <w:r w:rsidR="00422795" w:rsidRPr="00B21C8F">
        <w:rPr>
          <w:sz w:val="22"/>
          <w:lang w:eastAsia="zh-TW"/>
        </w:rPr>
        <w:t xml:space="preserve"> (CFR)</w:t>
      </w:r>
      <w:r w:rsidR="00DA3A6C" w:rsidRPr="00B21C8F">
        <w:rPr>
          <w:sz w:val="22"/>
          <w:lang w:eastAsia="zh-TW"/>
        </w:rPr>
        <w:t xml:space="preserve"> for group-common PDCCH</w:t>
      </w:r>
      <w:r w:rsidR="00FA058C" w:rsidRPr="00B21C8F">
        <w:rPr>
          <w:sz w:val="22"/>
          <w:lang w:eastAsia="zh-TW"/>
        </w:rPr>
        <w:t>s</w:t>
      </w:r>
      <w:r w:rsidR="00DA3A6C" w:rsidRPr="00B21C8F">
        <w:rPr>
          <w:sz w:val="22"/>
          <w:lang w:eastAsia="zh-TW"/>
        </w:rPr>
        <w:t xml:space="preserve"> and </w:t>
      </w:r>
      <w:r w:rsidRPr="00B21C8F">
        <w:rPr>
          <w:sz w:val="22"/>
          <w:lang w:eastAsia="zh-TW"/>
        </w:rPr>
        <w:t>PDSCH</w:t>
      </w:r>
      <w:r w:rsidR="00FA058C" w:rsidRPr="00B21C8F">
        <w:rPr>
          <w:sz w:val="22"/>
          <w:lang w:eastAsia="zh-TW"/>
        </w:rPr>
        <w:t>s</w:t>
      </w:r>
      <w:r w:rsidRPr="00B21C8F">
        <w:rPr>
          <w:sz w:val="22"/>
          <w:lang w:eastAsia="zh-TW"/>
        </w:rPr>
        <w:t xml:space="preserve"> is confined within the frequency resource of a dedicated unicast BWP </w:t>
      </w:r>
      <w:r w:rsidR="00320735" w:rsidRPr="00B21C8F">
        <w:rPr>
          <w:sz w:val="22"/>
          <w:lang w:eastAsia="zh-TW"/>
        </w:rPr>
        <w:t xml:space="preserve">configured for </w:t>
      </w:r>
      <w:r w:rsidR="006C3BEF" w:rsidRPr="00B21C8F">
        <w:rPr>
          <w:sz w:val="22"/>
          <w:lang w:eastAsia="zh-TW"/>
        </w:rPr>
        <w:t xml:space="preserve">a UE </w:t>
      </w:r>
      <w:r w:rsidRPr="00B21C8F">
        <w:rPr>
          <w:sz w:val="22"/>
          <w:lang w:eastAsia="zh-TW"/>
        </w:rPr>
        <w:t>to support simultaneous reception</w:t>
      </w:r>
      <w:r w:rsidR="00E44E4E" w:rsidRPr="00B21C8F">
        <w:rPr>
          <w:sz w:val="22"/>
          <w:lang w:eastAsia="zh-TW"/>
        </w:rPr>
        <w:t>s</w:t>
      </w:r>
      <w:r w:rsidRPr="00B21C8F">
        <w:rPr>
          <w:sz w:val="22"/>
          <w:lang w:eastAsia="zh-TW"/>
        </w:rPr>
        <w:t xml:space="preserve"> of unicast and multicast </w:t>
      </w:r>
      <w:r w:rsidR="003F2CA6" w:rsidRPr="00B21C8F">
        <w:rPr>
          <w:sz w:val="22"/>
          <w:lang w:eastAsia="zh-TW"/>
        </w:rPr>
        <w:t>PDCCH</w:t>
      </w:r>
      <w:r w:rsidR="00A647A2" w:rsidRPr="00B21C8F">
        <w:rPr>
          <w:sz w:val="22"/>
          <w:lang w:eastAsia="zh-TW"/>
        </w:rPr>
        <w:t>s</w:t>
      </w:r>
      <w:r w:rsidR="003F2CA6" w:rsidRPr="00B21C8F">
        <w:rPr>
          <w:sz w:val="22"/>
          <w:lang w:eastAsia="zh-TW"/>
        </w:rPr>
        <w:t>/</w:t>
      </w:r>
      <w:r w:rsidR="001D2759" w:rsidRPr="00B21C8F">
        <w:rPr>
          <w:sz w:val="22"/>
          <w:lang w:eastAsia="zh-TW"/>
        </w:rPr>
        <w:t>PDSCH</w:t>
      </w:r>
      <w:r w:rsidR="00A647A2" w:rsidRPr="00B21C8F">
        <w:rPr>
          <w:sz w:val="22"/>
          <w:lang w:eastAsia="zh-TW"/>
        </w:rPr>
        <w:t>s</w:t>
      </w:r>
      <w:r w:rsidR="001D2759" w:rsidRPr="00B21C8F">
        <w:rPr>
          <w:sz w:val="22"/>
          <w:lang w:eastAsia="zh-TW"/>
        </w:rPr>
        <w:t xml:space="preserve"> </w:t>
      </w:r>
      <w:r w:rsidRPr="00B21C8F">
        <w:rPr>
          <w:sz w:val="22"/>
          <w:lang w:eastAsia="zh-TW"/>
        </w:rPr>
        <w:t>in the same slot</w:t>
      </w:r>
      <w:r w:rsidR="00E23782" w:rsidRPr="00B21C8F">
        <w:rPr>
          <w:sz w:val="22"/>
          <w:lang w:eastAsia="zh-TW"/>
        </w:rPr>
        <w:t xml:space="preserve">. </w:t>
      </w:r>
      <w:r w:rsidR="002031CF" w:rsidRPr="00B21C8F">
        <w:rPr>
          <w:sz w:val="22"/>
          <w:lang w:eastAsia="zh-TW"/>
        </w:rPr>
        <w:t xml:space="preserve">Also, it </w:t>
      </w:r>
      <w:r w:rsidR="00854169" w:rsidRPr="00B21C8F">
        <w:rPr>
          <w:sz w:val="22"/>
          <w:lang w:eastAsia="zh-TW"/>
        </w:rPr>
        <w:t>was</w:t>
      </w:r>
      <w:r w:rsidR="002031CF" w:rsidRPr="00B21C8F">
        <w:rPr>
          <w:sz w:val="22"/>
          <w:lang w:eastAsia="zh-TW"/>
        </w:rPr>
        <w:t xml:space="preserve"> agreed that the </w:t>
      </w:r>
      <w:r w:rsidR="00415398" w:rsidRPr="00B21C8F">
        <w:rPr>
          <w:sz w:val="22"/>
          <w:lang w:eastAsia="zh-TW"/>
        </w:rPr>
        <w:t xml:space="preserve">common frequency resource for multicast of RRC_CONNECTED UEs includes one PDCCH-config and one PDSCH-config separate from the PDCCH-config and PDSCH-config of the dedicated unicast BWP. </w:t>
      </w:r>
    </w:p>
    <w:p w14:paraId="5C063DFE" w14:textId="13333156" w:rsidR="002031CF" w:rsidRPr="00B21C8F" w:rsidRDefault="00A4282D" w:rsidP="00531051">
      <w:pPr>
        <w:spacing w:afterLines="50" w:after="120" w:line="360" w:lineRule="auto"/>
        <w:ind w:firstLine="284"/>
        <w:jc w:val="both"/>
        <w:rPr>
          <w:sz w:val="22"/>
          <w:lang w:eastAsia="zh-TW"/>
        </w:rPr>
      </w:pPr>
      <w:r w:rsidRPr="00B21C8F">
        <w:rPr>
          <w:sz w:val="22"/>
          <w:lang w:eastAsia="zh-TW"/>
        </w:rPr>
        <w:t xml:space="preserve">For simplicity, </w:t>
      </w:r>
      <w:r w:rsidR="004229E6" w:rsidRPr="00B21C8F">
        <w:rPr>
          <w:sz w:val="22"/>
          <w:lang w:eastAsia="zh-TW"/>
        </w:rPr>
        <w:t xml:space="preserve">here </w:t>
      </w:r>
      <w:r w:rsidR="00DE7C7A" w:rsidRPr="00B21C8F">
        <w:rPr>
          <w:sz w:val="22"/>
          <w:lang w:eastAsia="zh-TW"/>
        </w:rPr>
        <w:t xml:space="preserve">we denote a dedicated unicast BWP in which a common frequency resource is </w:t>
      </w:r>
      <w:r w:rsidR="00E47E22" w:rsidRPr="00B21C8F">
        <w:rPr>
          <w:sz w:val="22"/>
          <w:lang w:eastAsia="zh-TW"/>
        </w:rPr>
        <w:t>configured/</w:t>
      </w:r>
      <w:r w:rsidR="002E4B5B" w:rsidRPr="00B21C8F">
        <w:rPr>
          <w:sz w:val="22"/>
          <w:lang w:eastAsia="zh-TW"/>
        </w:rPr>
        <w:t>confined</w:t>
      </w:r>
      <w:r w:rsidR="00DE7C7A" w:rsidRPr="00B21C8F">
        <w:rPr>
          <w:sz w:val="22"/>
          <w:lang w:eastAsia="zh-TW"/>
        </w:rPr>
        <w:t xml:space="preserve"> and in which a UE is capable of receiving multicast PDCCHs/PDSCHs as an </w:t>
      </w:r>
      <w:r w:rsidRPr="00B21C8F">
        <w:rPr>
          <w:sz w:val="22"/>
          <w:lang w:eastAsia="zh-TW"/>
        </w:rPr>
        <w:t>“</w:t>
      </w:r>
      <w:r w:rsidR="00DE7C7A" w:rsidRPr="00B21C8F">
        <w:rPr>
          <w:sz w:val="22"/>
          <w:lang w:eastAsia="zh-TW"/>
        </w:rPr>
        <w:t>MBS-capable BWP</w:t>
      </w:r>
      <w:r w:rsidRPr="00B21C8F">
        <w:rPr>
          <w:sz w:val="22"/>
          <w:lang w:eastAsia="zh-TW"/>
        </w:rPr>
        <w:t>”</w:t>
      </w:r>
      <w:r w:rsidR="00DE7C7A" w:rsidRPr="00B21C8F">
        <w:rPr>
          <w:sz w:val="22"/>
          <w:lang w:eastAsia="zh-TW"/>
        </w:rPr>
        <w:t xml:space="preserve">. </w:t>
      </w:r>
      <w:r w:rsidR="00E54B01" w:rsidRPr="00B21C8F">
        <w:rPr>
          <w:sz w:val="22"/>
          <w:lang w:eastAsia="zh-TW"/>
        </w:rPr>
        <w:t xml:space="preserve">On the other hand, </w:t>
      </w:r>
      <w:r w:rsidR="006564D3" w:rsidRPr="00B21C8F">
        <w:rPr>
          <w:sz w:val="22"/>
          <w:lang w:eastAsia="zh-TW"/>
        </w:rPr>
        <w:t xml:space="preserve">we denote </w:t>
      </w:r>
      <w:r w:rsidR="006E23FE" w:rsidRPr="00B21C8F">
        <w:rPr>
          <w:sz w:val="22"/>
          <w:lang w:eastAsia="zh-TW"/>
        </w:rPr>
        <w:t xml:space="preserve">a </w:t>
      </w:r>
      <w:r w:rsidR="006564D3" w:rsidRPr="00B21C8F">
        <w:rPr>
          <w:sz w:val="22"/>
          <w:lang w:eastAsia="zh-TW"/>
        </w:rPr>
        <w:t xml:space="preserve">dedicated unicast BWP </w:t>
      </w:r>
      <w:r w:rsidR="002911F9" w:rsidRPr="00B21C8F">
        <w:rPr>
          <w:sz w:val="22"/>
          <w:lang w:eastAsia="zh-TW"/>
        </w:rPr>
        <w:t xml:space="preserve">which does not </w:t>
      </w:r>
      <w:r w:rsidR="002D06EC" w:rsidRPr="00B21C8F">
        <w:rPr>
          <w:sz w:val="22"/>
          <w:lang w:eastAsia="zh-TW"/>
        </w:rPr>
        <w:t>contain</w:t>
      </w:r>
      <w:r w:rsidR="002911F9" w:rsidRPr="00B21C8F">
        <w:rPr>
          <w:sz w:val="22"/>
          <w:lang w:eastAsia="zh-TW"/>
        </w:rPr>
        <w:t xml:space="preserve"> a common frequency resource</w:t>
      </w:r>
      <w:r w:rsidR="006E23FE" w:rsidRPr="00B21C8F">
        <w:rPr>
          <w:sz w:val="22"/>
          <w:lang w:eastAsia="zh-TW"/>
        </w:rPr>
        <w:t xml:space="preserve"> or in which a UE is incapable of receiving multicast PDCCHs/PDSCHs as an “MBS-incapable BWP”. </w:t>
      </w:r>
    </w:p>
    <w:p w14:paraId="06677FEB" w14:textId="2D1AF449" w:rsidR="00F0573D" w:rsidRPr="00B21C8F" w:rsidRDefault="00F916B5" w:rsidP="00531051">
      <w:pPr>
        <w:spacing w:afterLines="50" w:after="120" w:line="360" w:lineRule="auto"/>
        <w:ind w:firstLine="284"/>
        <w:jc w:val="both"/>
        <w:rPr>
          <w:sz w:val="22"/>
          <w:lang w:eastAsia="zh-TW"/>
        </w:rPr>
      </w:pPr>
      <w:r w:rsidRPr="00B21C8F">
        <w:rPr>
          <w:sz w:val="22"/>
          <w:lang w:eastAsia="zh-TW"/>
        </w:rPr>
        <w:t>A</w:t>
      </w:r>
      <w:r w:rsidR="00F0573D" w:rsidRPr="00B21C8F">
        <w:rPr>
          <w:sz w:val="22"/>
          <w:lang w:eastAsia="zh-TW"/>
        </w:rPr>
        <w:t xml:space="preserve"> UE </w:t>
      </w:r>
      <w:r w:rsidRPr="00B21C8F">
        <w:rPr>
          <w:sz w:val="22"/>
          <w:lang w:eastAsia="zh-TW"/>
        </w:rPr>
        <w:t xml:space="preserve">may be </w:t>
      </w:r>
      <w:r w:rsidR="00F0573D" w:rsidRPr="00B21C8F">
        <w:rPr>
          <w:sz w:val="22"/>
          <w:lang w:eastAsia="zh-TW"/>
        </w:rPr>
        <w:t>configured with an MBS-capable BWP</w:t>
      </w:r>
      <w:r w:rsidRPr="00B21C8F">
        <w:rPr>
          <w:sz w:val="22"/>
          <w:lang w:eastAsia="zh-TW"/>
        </w:rPr>
        <w:t xml:space="preserve"> and an MBS-incapable BWP simultaneously. </w:t>
      </w:r>
      <w:r w:rsidR="0059784D" w:rsidRPr="00B21C8F">
        <w:rPr>
          <w:sz w:val="22"/>
          <w:lang w:eastAsia="zh-TW"/>
        </w:rPr>
        <w:t xml:space="preserve">If active BWP </w:t>
      </w:r>
      <w:r w:rsidR="004158A4" w:rsidRPr="00B21C8F">
        <w:rPr>
          <w:sz w:val="22"/>
          <w:lang w:eastAsia="zh-TW"/>
        </w:rPr>
        <w:t xml:space="preserve">is the MBS-capable BWP, the UE </w:t>
      </w:r>
      <w:r w:rsidR="00C47D8F" w:rsidRPr="00B21C8F">
        <w:rPr>
          <w:sz w:val="22"/>
          <w:lang w:eastAsia="zh-TW"/>
        </w:rPr>
        <w:t>is</w:t>
      </w:r>
      <w:r w:rsidR="004158A4" w:rsidRPr="00B21C8F">
        <w:rPr>
          <w:sz w:val="22"/>
          <w:lang w:eastAsia="zh-TW"/>
        </w:rPr>
        <w:t xml:space="preserve"> able to receive multicast PDCCHs/PDSCHs. </w:t>
      </w:r>
      <w:r w:rsidR="00564037">
        <w:rPr>
          <w:sz w:val="22"/>
          <w:lang w:eastAsia="zh-TW"/>
        </w:rPr>
        <w:t>However, if at a moment the</w:t>
      </w:r>
      <w:r w:rsidR="00F63686" w:rsidRPr="00B21C8F">
        <w:rPr>
          <w:sz w:val="22"/>
          <w:lang w:eastAsia="zh-TW"/>
        </w:rPr>
        <w:t xml:space="preserve"> active BWP</w:t>
      </w:r>
      <w:r w:rsidR="00E928F3" w:rsidRPr="00B21C8F">
        <w:rPr>
          <w:sz w:val="22"/>
          <w:lang w:eastAsia="zh-TW"/>
        </w:rPr>
        <w:t xml:space="preserve"> is swi</w:t>
      </w:r>
      <w:r w:rsidR="003B6D93" w:rsidRPr="00B21C8F">
        <w:rPr>
          <w:sz w:val="22"/>
          <w:lang w:eastAsia="zh-TW"/>
        </w:rPr>
        <w:t>tched to the MBS-incapable BWP, the UE is not able to receive the multicast PDCCHs/PDSCHs</w:t>
      </w:r>
      <w:r w:rsidR="00212DDA" w:rsidRPr="00B21C8F">
        <w:rPr>
          <w:sz w:val="22"/>
          <w:lang w:eastAsia="zh-TW"/>
        </w:rPr>
        <w:t xml:space="preserve">. </w:t>
      </w:r>
      <w:r w:rsidR="009D2775" w:rsidRPr="00B21C8F">
        <w:rPr>
          <w:sz w:val="22"/>
          <w:lang w:eastAsia="zh-TW"/>
        </w:rPr>
        <w:t>In this case, it needs some stud</w:t>
      </w:r>
      <w:r w:rsidR="00D250CD" w:rsidRPr="00B21C8F">
        <w:rPr>
          <w:sz w:val="22"/>
          <w:lang w:eastAsia="zh-TW"/>
        </w:rPr>
        <w:t xml:space="preserve">ies on </w:t>
      </w:r>
      <w:r w:rsidR="009D2775" w:rsidRPr="00B21C8F">
        <w:rPr>
          <w:sz w:val="22"/>
          <w:lang w:eastAsia="zh-TW"/>
        </w:rPr>
        <w:t>how to resume multicast PDCCH/PDSCH reception</w:t>
      </w:r>
      <w:r w:rsidR="00D06EA1" w:rsidRPr="00B21C8F">
        <w:rPr>
          <w:sz w:val="22"/>
          <w:lang w:eastAsia="zh-TW"/>
        </w:rPr>
        <w:t>s</w:t>
      </w:r>
      <w:r w:rsidR="009D2775" w:rsidRPr="00B21C8F">
        <w:rPr>
          <w:sz w:val="22"/>
          <w:lang w:eastAsia="zh-TW"/>
        </w:rPr>
        <w:t>.</w:t>
      </w:r>
    </w:p>
    <w:p w14:paraId="112DC74A" w14:textId="1E5F01E2" w:rsidR="00273789" w:rsidRPr="00B21C8F" w:rsidRDefault="00273789" w:rsidP="00531051">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Pr="00B21C8F">
        <w:rPr>
          <w:b/>
          <w:sz w:val="22"/>
          <w:szCs w:val="22"/>
          <w:lang w:eastAsia="zh-TW"/>
        </w:rPr>
        <w:t>2</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w:t>
      </w:r>
      <w:r w:rsidR="00B7093E" w:rsidRPr="00B21C8F">
        <w:rPr>
          <w:b/>
          <w:sz w:val="22"/>
          <w:szCs w:val="22"/>
          <w:lang w:eastAsia="zh-TW"/>
        </w:rPr>
        <w:t xml:space="preserve">switched to </w:t>
      </w:r>
      <w:r w:rsidRPr="00B21C8F">
        <w:rPr>
          <w:b/>
          <w:sz w:val="22"/>
          <w:szCs w:val="22"/>
          <w:lang w:eastAsia="zh-TW"/>
        </w:rPr>
        <w:t xml:space="preserve">an MBS-incapable BWP. </w:t>
      </w:r>
    </w:p>
    <w:p w14:paraId="3807D515" w14:textId="5EA808D9" w:rsidR="005511B7" w:rsidRPr="00B21C8F" w:rsidRDefault="005511B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Pr="00B21C8F">
        <w:rPr>
          <w:b/>
          <w:sz w:val="22"/>
          <w:szCs w:val="22"/>
          <w:lang w:eastAsia="zh-TW"/>
        </w:rPr>
        <w:t>3</w:t>
      </w:r>
      <w:r w:rsidRPr="00B21C8F">
        <w:rPr>
          <w:rFonts w:hint="eastAsia"/>
          <w:b/>
          <w:sz w:val="22"/>
          <w:szCs w:val="22"/>
          <w:lang w:eastAsia="zh-TW"/>
        </w:rPr>
        <w:t xml:space="preserve">: </w:t>
      </w:r>
      <w:r w:rsidRPr="00B21C8F">
        <w:rPr>
          <w:b/>
          <w:sz w:val="22"/>
          <w:szCs w:val="22"/>
          <w:lang w:eastAsia="zh-TW"/>
        </w:rPr>
        <w:t xml:space="preserve">If a UE’s active BWP is switched from an MBS-capable BWP to an MBS-incapable BWP, </w:t>
      </w:r>
      <w:r w:rsidR="00C6674E" w:rsidRPr="00B21C8F">
        <w:rPr>
          <w:b/>
          <w:sz w:val="22"/>
          <w:szCs w:val="22"/>
          <w:lang w:eastAsia="zh-TW"/>
        </w:rPr>
        <w:t xml:space="preserve">it needs some studies </w:t>
      </w:r>
      <w:r w:rsidRPr="00B21C8F">
        <w:rPr>
          <w:b/>
          <w:sz w:val="22"/>
          <w:szCs w:val="22"/>
          <w:lang w:eastAsia="zh-TW"/>
        </w:rPr>
        <w:t xml:space="preserve">for the UE to resume multicast PDCCH/PDSCH receptions.  </w:t>
      </w:r>
    </w:p>
    <w:p w14:paraId="20C179FF" w14:textId="77777777" w:rsidR="003F0978" w:rsidRPr="00B21C8F" w:rsidRDefault="003F0978" w:rsidP="00531051">
      <w:pPr>
        <w:spacing w:afterLines="50" w:after="120" w:line="360" w:lineRule="auto"/>
        <w:jc w:val="both"/>
        <w:rPr>
          <w:b/>
          <w:sz w:val="22"/>
          <w:szCs w:val="22"/>
          <w:lang w:eastAsia="zh-TW"/>
        </w:rPr>
      </w:pPr>
    </w:p>
    <w:p w14:paraId="7FC61740" w14:textId="07197227" w:rsidR="00EC1F78" w:rsidRPr="00EC1F78" w:rsidRDefault="00A850CB" w:rsidP="00762DE8">
      <w:pPr>
        <w:pStyle w:val="2"/>
        <w:spacing w:before="0" w:afterLines="50" w:after="120" w:line="360" w:lineRule="auto"/>
        <w:ind w:left="567" w:hanging="566"/>
        <w:jc w:val="both"/>
        <w:rPr>
          <w:sz w:val="22"/>
          <w:lang w:eastAsia="zh-TW"/>
        </w:rPr>
      </w:pPr>
      <w:r w:rsidRPr="00B21C8F">
        <w:rPr>
          <w:b/>
          <w:sz w:val="28"/>
          <w:lang w:eastAsia="zh-TW"/>
        </w:rPr>
        <w:t xml:space="preserve">2-3. </w:t>
      </w:r>
      <w:r w:rsidR="000C434E">
        <w:rPr>
          <w:b/>
          <w:sz w:val="28"/>
          <w:lang w:eastAsia="zh-TW"/>
        </w:rPr>
        <w:t>Multicast receptions for carrier aggregation (CA)</w:t>
      </w:r>
    </w:p>
    <w:p w14:paraId="07401DE4" w14:textId="5C35FC81" w:rsidR="00EC1F78" w:rsidRDefault="007847FE" w:rsidP="00260AF4">
      <w:pPr>
        <w:spacing w:afterLines="50" w:after="120" w:line="360" w:lineRule="auto"/>
        <w:ind w:firstLine="284"/>
        <w:jc w:val="both"/>
        <w:rPr>
          <w:sz w:val="22"/>
          <w:lang w:eastAsia="zh-TW"/>
        </w:rPr>
      </w:pPr>
      <w:r>
        <w:rPr>
          <w:rFonts w:hint="eastAsia"/>
          <w:sz w:val="22"/>
          <w:lang w:eastAsia="zh-TW"/>
        </w:rPr>
        <w:t>B</w:t>
      </w:r>
      <w:r>
        <w:rPr>
          <w:sz w:val="22"/>
          <w:lang w:eastAsia="zh-TW"/>
        </w:rPr>
        <w:t>ased on</w:t>
      </w:r>
      <w:r w:rsidR="00A83C41">
        <w:rPr>
          <w:sz w:val="22"/>
          <w:lang w:eastAsia="zh-TW"/>
        </w:rPr>
        <w:t xml:space="preserve"> an</w:t>
      </w:r>
      <w:r>
        <w:rPr>
          <w:sz w:val="22"/>
          <w:lang w:eastAsia="zh-TW"/>
        </w:rPr>
        <w:t xml:space="preserve"> agreement</w:t>
      </w:r>
      <w:r w:rsidR="00F05746">
        <w:rPr>
          <w:sz w:val="22"/>
          <w:lang w:eastAsia="zh-TW"/>
        </w:rPr>
        <w:t xml:space="preserve"> (quoted below)</w:t>
      </w:r>
      <w:r>
        <w:rPr>
          <w:sz w:val="22"/>
          <w:lang w:eastAsia="zh-TW"/>
        </w:rPr>
        <w:t xml:space="preserve"> made on the RAN1#105-e meeting</w:t>
      </w:r>
      <w:r w:rsidR="00357E22">
        <w:rPr>
          <w:sz w:val="22"/>
          <w:lang w:eastAsia="zh-TW"/>
        </w:rPr>
        <w:t xml:space="preserve"> [6]</w:t>
      </w:r>
      <w:r>
        <w:rPr>
          <w:sz w:val="22"/>
          <w:lang w:eastAsia="zh-TW"/>
        </w:rPr>
        <w:t xml:space="preserve">, the search space set for </w:t>
      </w:r>
      <w:r w:rsidR="008C1575">
        <w:rPr>
          <w:sz w:val="22"/>
          <w:lang w:eastAsia="zh-TW"/>
        </w:rPr>
        <w:t xml:space="preserve">monitoring </w:t>
      </w:r>
      <w:r>
        <w:rPr>
          <w:sz w:val="22"/>
          <w:lang w:eastAsia="zh-TW"/>
        </w:rPr>
        <w:t xml:space="preserve">multicast PDCCHs </w:t>
      </w:r>
      <w:r w:rsidR="00430E6E">
        <w:rPr>
          <w:sz w:val="22"/>
          <w:lang w:eastAsia="zh-TW"/>
        </w:rPr>
        <w:t xml:space="preserve">of </w:t>
      </w:r>
      <w:r w:rsidR="008C1575">
        <w:rPr>
          <w:sz w:val="22"/>
          <w:lang w:eastAsia="zh-TW"/>
        </w:rPr>
        <w:t xml:space="preserve">PTM scheme 1 </w:t>
      </w:r>
      <w:r w:rsidR="00442C1F">
        <w:rPr>
          <w:sz w:val="22"/>
          <w:lang w:eastAsia="zh-TW"/>
        </w:rPr>
        <w:t xml:space="preserve">would </w:t>
      </w:r>
      <w:r w:rsidR="00AF2A84">
        <w:rPr>
          <w:sz w:val="22"/>
          <w:lang w:eastAsia="zh-TW"/>
        </w:rPr>
        <w:t xml:space="preserve">be </w:t>
      </w:r>
      <w:r>
        <w:rPr>
          <w:sz w:val="22"/>
          <w:lang w:eastAsia="zh-TW"/>
        </w:rPr>
        <w:t xml:space="preserve">a kind of common search space (CSS) set. </w:t>
      </w:r>
    </w:p>
    <w:tbl>
      <w:tblPr>
        <w:tblStyle w:val="af4"/>
        <w:tblW w:w="0" w:type="auto"/>
        <w:tblLook w:val="04A0" w:firstRow="1" w:lastRow="0" w:firstColumn="1" w:lastColumn="0" w:noHBand="0" w:noVBand="1"/>
      </w:tblPr>
      <w:tblGrid>
        <w:gridCol w:w="9629"/>
      </w:tblGrid>
      <w:tr w:rsidR="00257D3F" w14:paraId="424D6A58" w14:textId="77777777" w:rsidTr="00257D3F">
        <w:tc>
          <w:tcPr>
            <w:tcW w:w="9629" w:type="dxa"/>
          </w:tcPr>
          <w:p w14:paraId="7A362D47" w14:textId="77777777" w:rsidR="00257D3F" w:rsidRPr="00257D3F" w:rsidRDefault="00257D3F" w:rsidP="00257D3F">
            <w:pPr>
              <w:spacing w:after="0"/>
              <w:rPr>
                <w:rFonts w:ascii="Times" w:eastAsia="Batang" w:hAnsi="Times"/>
                <w:szCs w:val="24"/>
                <w:lang w:eastAsia="x-none"/>
              </w:rPr>
            </w:pPr>
            <w:r w:rsidRPr="00257D3F">
              <w:rPr>
                <w:rFonts w:ascii="Times" w:eastAsia="Batang" w:hAnsi="Times"/>
                <w:szCs w:val="24"/>
                <w:highlight w:val="green"/>
                <w:lang w:eastAsia="x-none"/>
              </w:rPr>
              <w:t>Agreement:</w:t>
            </w:r>
          </w:p>
          <w:p w14:paraId="0B73E9F8" w14:textId="77777777" w:rsidR="00257D3F" w:rsidRPr="00257D3F" w:rsidRDefault="00257D3F" w:rsidP="00257D3F">
            <w:pPr>
              <w:spacing w:after="0"/>
              <w:jc w:val="both"/>
              <w:rPr>
                <w:rFonts w:ascii="Times" w:eastAsia="Batang" w:hAnsi="Times"/>
                <w:szCs w:val="24"/>
                <w:lang w:eastAsia="zh-CN"/>
              </w:rPr>
            </w:pPr>
            <w:r w:rsidRPr="00257D3F">
              <w:rPr>
                <w:rFonts w:ascii="Times" w:eastAsia="Batang" w:hAnsi="Times"/>
                <w:szCs w:val="24"/>
                <w:lang w:eastAsia="zh-CN"/>
              </w:rPr>
              <w:t>For CSS of group-common PDCCH of PTM scheme 1 for multicast in RRC_CONNECTED state, Alt 2 is supported:</w:t>
            </w:r>
          </w:p>
          <w:p w14:paraId="78E3753B" w14:textId="77777777" w:rsidR="00257D3F" w:rsidRPr="00257D3F" w:rsidRDefault="00257D3F" w:rsidP="00257D3F">
            <w:pPr>
              <w:numPr>
                <w:ilvl w:val="0"/>
                <w:numId w:val="8"/>
              </w:numPr>
              <w:spacing w:after="0"/>
              <w:jc w:val="both"/>
              <w:rPr>
                <w:rFonts w:ascii="Times" w:eastAsia="Batang" w:hAnsi="Times"/>
                <w:szCs w:val="24"/>
                <w:lang w:eastAsia="zh-CN"/>
              </w:rPr>
            </w:pPr>
            <w:r w:rsidRPr="00257D3F">
              <w:rPr>
                <w:rFonts w:ascii="Times" w:eastAsia="Times New Roman" w:hAnsi="Times"/>
                <w:szCs w:val="24"/>
                <w:lang w:eastAsia="zh-CN"/>
              </w:rPr>
              <w:t xml:space="preserve">Alt 2: support </w:t>
            </w:r>
            <w:r w:rsidRPr="00257D3F">
              <w:rPr>
                <w:rFonts w:ascii="Times" w:eastAsia="Batang" w:hAnsi="Times"/>
                <w:szCs w:val="24"/>
                <w:lang w:eastAsia="zh-CN"/>
              </w:rPr>
              <w:t xml:space="preserve">a </w:t>
            </w:r>
            <w:r w:rsidRPr="00257D3F">
              <w:rPr>
                <w:rFonts w:ascii="Times" w:eastAsia="Batang" w:hAnsi="Times"/>
                <w:szCs w:val="24"/>
                <w:lang w:eastAsia="x-none"/>
              </w:rPr>
              <w:t>Type-x CSS</w:t>
            </w:r>
          </w:p>
          <w:p w14:paraId="491543BB" w14:textId="77777777" w:rsidR="00257D3F" w:rsidRPr="00257D3F" w:rsidRDefault="00257D3F" w:rsidP="00257D3F">
            <w:pPr>
              <w:numPr>
                <w:ilvl w:val="1"/>
                <w:numId w:val="8"/>
              </w:numPr>
              <w:spacing w:after="0"/>
              <w:jc w:val="both"/>
              <w:rPr>
                <w:rFonts w:ascii="Times" w:eastAsia="Batang" w:hAnsi="Times"/>
                <w:szCs w:val="24"/>
                <w:lang w:eastAsia="zh-CN"/>
              </w:rPr>
            </w:pPr>
            <w:r w:rsidRPr="00257D3F">
              <w:rPr>
                <w:rFonts w:ascii="Times" w:eastAsia="Batang" w:hAnsi="Times"/>
                <w:szCs w:val="24"/>
                <w:lang w:eastAsia="zh-CN"/>
              </w:rPr>
              <w:t xml:space="preserve">The monitoring priority of Type-x CSS is determined based on the search space set indexes of </w:t>
            </w:r>
            <w:r w:rsidRPr="00257D3F">
              <w:rPr>
                <w:rFonts w:ascii="Times" w:eastAsia="Batang" w:hAnsi="Times"/>
                <w:szCs w:val="24"/>
                <w:lang w:eastAsia="x-none"/>
              </w:rPr>
              <w:t>the Type-x CSS set</w:t>
            </w:r>
            <w:r w:rsidRPr="00257D3F">
              <w:rPr>
                <w:rFonts w:ascii="Times" w:eastAsia="Batang" w:hAnsi="Times"/>
                <w:szCs w:val="24"/>
                <w:lang w:eastAsia="zh-CN"/>
              </w:rPr>
              <w:t xml:space="preserve"> and USS sets,</w:t>
            </w:r>
            <w:r w:rsidRPr="00257D3F">
              <w:rPr>
                <w:rFonts w:ascii="Times" w:eastAsia="Batang" w:hAnsi="Times"/>
                <w:szCs w:val="24"/>
                <w:lang w:eastAsia="x-none"/>
              </w:rPr>
              <w:t xml:space="preserve"> regardless of which DCI format of group-common PDCCH is configured in the Type-x CSS</w:t>
            </w:r>
            <w:r w:rsidRPr="00257D3F">
              <w:rPr>
                <w:rFonts w:ascii="Times" w:eastAsia="Batang" w:hAnsi="Times"/>
                <w:szCs w:val="24"/>
                <w:lang w:eastAsia="zh-CN"/>
              </w:rPr>
              <w:t>.</w:t>
            </w:r>
          </w:p>
          <w:p w14:paraId="71EA3DB0" w14:textId="0D754A62" w:rsidR="00257D3F" w:rsidRPr="00257D3F" w:rsidRDefault="00257D3F" w:rsidP="00257D3F">
            <w:pPr>
              <w:numPr>
                <w:ilvl w:val="0"/>
                <w:numId w:val="8"/>
              </w:numPr>
              <w:spacing w:after="0"/>
              <w:jc w:val="both"/>
              <w:rPr>
                <w:rFonts w:ascii="Times" w:eastAsia="Batang" w:hAnsi="Times"/>
                <w:szCs w:val="24"/>
                <w:lang w:eastAsia="zh-CN"/>
              </w:rPr>
            </w:pPr>
            <w:r w:rsidRPr="00257D3F">
              <w:rPr>
                <w:rFonts w:ascii="Times" w:eastAsia="Batang" w:hAnsi="Times"/>
                <w:szCs w:val="24"/>
                <w:lang w:eastAsia="zh-CN"/>
              </w:rPr>
              <w:t>FFS: Whether the Type-x CSS is a Type-3 CSS</w:t>
            </w:r>
          </w:p>
        </w:tc>
      </w:tr>
    </w:tbl>
    <w:p w14:paraId="0EA4B803" w14:textId="2A9D8C64" w:rsidR="00257D3F" w:rsidRDefault="00E36554" w:rsidP="00260AF4">
      <w:pPr>
        <w:spacing w:afterLines="50" w:after="120" w:line="360" w:lineRule="auto"/>
        <w:ind w:firstLine="284"/>
        <w:jc w:val="both"/>
        <w:rPr>
          <w:sz w:val="22"/>
          <w:lang w:eastAsia="zh-TW"/>
        </w:rPr>
      </w:pPr>
      <w:r>
        <w:rPr>
          <w:sz w:val="22"/>
          <w:lang w:eastAsia="zh-TW"/>
        </w:rPr>
        <w:t xml:space="preserve">As a baseline, a multicast PDCCH will </w:t>
      </w:r>
      <w:r w:rsidRPr="00E36554">
        <w:rPr>
          <w:sz w:val="22"/>
          <w:lang w:eastAsia="zh-TW"/>
        </w:rPr>
        <w:t xml:space="preserve">reuse existing fields in </w:t>
      </w:r>
      <w:r>
        <w:rPr>
          <w:sz w:val="22"/>
          <w:lang w:eastAsia="zh-TW"/>
        </w:rPr>
        <w:t xml:space="preserve">DCI format 1_0 for the first DCI format and will reuse existing fields in </w:t>
      </w:r>
      <w:r w:rsidRPr="00E36554">
        <w:rPr>
          <w:sz w:val="22"/>
          <w:lang w:eastAsia="zh-TW"/>
        </w:rPr>
        <w:t>DCI format 1_1 for the second DCI format</w:t>
      </w:r>
      <w:r w:rsidR="0084633C">
        <w:rPr>
          <w:sz w:val="22"/>
          <w:lang w:eastAsia="zh-TW"/>
        </w:rPr>
        <w:t xml:space="preserve">. Therefore, the CSS set for monitoring multicast PDCCHs may </w:t>
      </w:r>
      <w:r w:rsidR="00542D79">
        <w:rPr>
          <w:sz w:val="22"/>
          <w:lang w:eastAsia="zh-TW"/>
        </w:rPr>
        <w:t xml:space="preserve">be similar to </w:t>
      </w:r>
      <w:r w:rsidR="0084633C">
        <w:rPr>
          <w:sz w:val="22"/>
          <w:lang w:eastAsia="zh-TW"/>
        </w:rPr>
        <w:t xml:space="preserve">a CSS </w:t>
      </w:r>
      <w:r w:rsidR="00017E70">
        <w:rPr>
          <w:sz w:val="22"/>
          <w:lang w:eastAsia="zh-TW"/>
        </w:rPr>
        <w:t>set</w:t>
      </w:r>
      <w:r w:rsidRPr="00E36554">
        <w:rPr>
          <w:rFonts w:hint="eastAsia"/>
          <w:sz w:val="22"/>
          <w:lang w:eastAsia="zh-TW"/>
        </w:rPr>
        <w:t xml:space="preserve"> </w:t>
      </w:r>
      <w:r w:rsidR="007C4016">
        <w:rPr>
          <w:sz w:val="22"/>
          <w:lang w:eastAsia="zh-TW"/>
        </w:rPr>
        <w:t xml:space="preserve">in which a UE monitors DCI formats with CRC-scrambled by a </w:t>
      </w:r>
      <w:r w:rsidR="0084633C">
        <w:rPr>
          <w:sz w:val="22"/>
          <w:lang w:eastAsia="zh-TW"/>
        </w:rPr>
        <w:t>C-RNTI</w:t>
      </w:r>
      <w:r w:rsidR="00957D11">
        <w:rPr>
          <w:sz w:val="22"/>
          <w:lang w:eastAsia="zh-TW"/>
        </w:rPr>
        <w:t xml:space="preserve">, </w:t>
      </w:r>
      <w:proofErr w:type="gramStart"/>
      <w:r w:rsidR="007C4016">
        <w:rPr>
          <w:sz w:val="22"/>
          <w:lang w:eastAsia="zh-TW"/>
        </w:rPr>
        <w:t>a</w:t>
      </w:r>
      <w:proofErr w:type="gramEnd"/>
      <w:r w:rsidR="007C4016">
        <w:rPr>
          <w:sz w:val="22"/>
          <w:lang w:eastAsia="zh-TW"/>
        </w:rPr>
        <w:t xml:space="preserve"> </w:t>
      </w:r>
      <w:r w:rsidR="00957D11">
        <w:rPr>
          <w:sz w:val="22"/>
          <w:lang w:eastAsia="zh-TW"/>
        </w:rPr>
        <w:t>MCS-C-RNTI,</w:t>
      </w:r>
      <w:r w:rsidR="00403227">
        <w:rPr>
          <w:sz w:val="22"/>
          <w:lang w:eastAsia="zh-TW"/>
        </w:rPr>
        <w:t xml:space="preserve"> or</w:t>
      </w:r>
      <w:r w:rsidR="00957D11">
        <w:rPr>
          <w:sz w:val="22"/>
          <w:lang w:eastAsia="zh-TW"/>
        </w:rPr>
        <w:t xml:space="preserve"> </w:t>
      </w:r>
      <w:r w:rsidR="007C4016">
        <w:rPr>
          <w:sz w:val="22"/>
          <w:lang w:eastAsia="zh-TW"/>
        </w:rPr>
        <w:t xml:space="preserve">a </w:t>
      </w:r>
      <w:r w:rsidR="00957D11">
        <w:rPr>
          <w:sz w:val="22"/>
          <w:lang w:eastAsia="zh-TW"/>
        </w:rPr>
        <w:t>CS-RNTI</w:t>
      </w:r>
      <w:r w:rsidR="00A33066">
        <w:rPr>
          <w:sz w:val="22"/>
          <w:lang w:eastAsia="zh-TW"/>
        </w:rPr>
        <w:t>, i.e. a Type-3 CSS</w:t>
      </w:r>
      <w:r w:rsidR="008505DA">
        <w:rPr>
          <w:sz w:val="22"/>
          <w:lang w:eastAsia="zh-TW"/>
        </w:rPr>
        <w:t xml:space="preserve"> with DCI formats with CRC-scrambled by a C-RNTI, a MCS-C-RNTI, or a CS-RNTI</w:t>
      </w:r>
      <w:r w:rsidR="0084633C">
        <w:rPr>
          <w:sz w:val="22"/>
          <w:lang w:eastAsia="zh-TW"/>
        </w:rPr>
        <w:t xml:space="preserve">. </w:t>
      </w:r>
      <w:r w:rsidR="00E12468">
        <w:rPr>
          <w:rFonts w:hint="eastAsia"/>
          <w:sz w:val="22"/>
          <w:lang w:eastAsia="zh-TW"/>
        </w:rPr>
        <w:t>C</w:t>
      </w:r>
      <w:r w:rsidR="00E12468">
        <w:rPr>
          <w:sz w:val="22"/>
          <w:lang w:eastAsia="zh-TW"/>
        </w:rPr>
        <w:t xml:space="preserve">urrently in the NR Rel-15/16 standard, </w:t>
      </w:r>
      <w:r w:rsidR="00C20C95">
        <w:rPr>
          <w:sz w:val="22"/>
          <w:lang w:eastAsia="zh-TW"/>
        </w:rPr>
        <w:t xml:space="preserve">such </w:t>
      </w:r>
      <w:r w:rsidR="00E12468">
        <w:rPr>
          <w:sz w:val="22"/>
          <w:lang w:eastAsia="zh-TW"/>
        </w:rPr>
        <w:t>a CSS can only be configured on a PCell</w:t>
      </w:r>
      <w:r w:rsidR="007571FF">
        <w:rPr>
          <w:sz w:val="22"/>
          <w:lang w:eastAsia="zh-TW"/>
        </w:rPr>
        <w:t xml:space="preserve">, which means that </w:t>
      </w:r>
      <w:r w:rsidR="007571FF">
        <w:rPr>
          <w:rFonts w:hint="eastAsia"/>
          <w:sz w:val="22"/>
          <w:lang w:eastAsia="zh-TW"/>
        </w:rPr>
        <w:t>a</w:t>
      </w:r>
      <w:r w:rsidR="007571FF">
        <w:rPr>
          <w:sz w:val="22"/>
          <w:lang w:eastAsia="zh-TW"/>
        </w:rPr>
        <w:t xml:space="preserve"> UE </w:t>
      </w:r>
      <w:r w:rsidR="00F31EC4">
        <w:rPr>
          <w:sz w:val="22"/>
          <w:lang w:eastAsia="zh-TW"/>
        </w:rPr>
        <w:t>may</w:t>
      </w:r>
      <w:r w:rsidR="007571FF">
        <w:rPr>
          <w:sz w:val="22"/>
          <w:lang w:eastAsia="zh-TW"/>
        </w:rPr>
        <w:t xml:space="preserve"> only be configured to monitor multicast PDCCHs of PTM </w:t>
      </w:r>
      <w:r w:rsidR="007571FF">
        <w:rPr>
          <w:sz w:val="22"/>
          <w:lang w:eastAsia="zh-TW"/>
        </w:rPr>
        <w:lastRenderedPageBreak/>
        <w:t xml:space="preserve">scheme 1 on a PCell. </w:t>
      </w:r>
      <w:r w:rsidR="00AC442C">
        <w:rPr>
          <w:sz w:val="22"/>
          <w:lang w:eastAsia="zh-TW"/>
        </w:rPr>
        <w:t xml:space="preserve">In this </w:t>
      </w:r>
      <w:r w:rsidR="00BD7E8C">
        <w:rPr>
          <w:sz w:val="22"/>
          <w:lang w:eastAsia="zh-TW"/>
        </w:rPr>
        <w:t>situation</w:t>
      </w:r>
      <w:r w:rsidR="00AC442C">
        <w:rPr>
          <w:sz w:val="22"/>
          <w:lang w:eastAsia="zh-TW"/>
        </w:rPr>
        <w:t>, w</w:t>
      </w:r>
      <w:r w:rsidR="007571FF">
        <w:rPr>
          <w:sz w:val="22"/>
          <w:lang w:eastAsia="zh-TW"/>
        </w:rPr>
        <w:t>hen the UE requires more and more MBS/multicast services, the traffic</w:t>
      </w:r>
      <w:r w:rsidR="001D0C03">
        <w:rPr>
          <w:sz w:val="22"/>
          <w:lang w:eastAsia="zh-TW"/>
        </w:rPr>
        <w:t>, including control channels and data channels,</w:t>
      </w:r>
      <w:r w:rsidR="007571FF">
        <w:rPr>
          <w:sz w:val="22"/>
          <w:lang w:eastAsia="zh-TW"/>
        </w:rPr>
        <w:t xml:space="preserve"> on the PCell may </w:t>
      </w:r>
      <w:r w:rsidR="00B83132">
        <w:rPr>
          <w:sz w:val="22"/>
          <w:lang w:eastAsia="zh-TW"/>
        </w:rPr>
        <w:t>become</w:t>
      </w:r>
      <w:r w:rsidR="007571FF">
        <w:rPr>
          <w:sz w:val="22"/>
          <w:lang w:eastAsia="zh-TW"/>
        </w:rPr>
        <w:t xml:space="preserve"> congested. </w:t>
      </w:r>
      <w:r w:rsidR="00E85B41">
        <w:rPr>
          <w:sz w:val="22"/>
          <w:lang w:eastAsia="zh-TW"/>
        </w:rPr>
        <w:t xml:space="preserve">To overcome </w:t>
      </w:r>
      <w:r w:rsidR="00A955AE">
        <w:rPr>
          <w:sz w:val="22"/>
          <w:lang w:eastAsia="zh-TW"/>
        </w:rPr>
        <w:t>this issue</w:t>
      </w:r>
      <w:r w:rsidR="007571FF">
        <w:rPr>
          <w:sz w:val="22"/>
          <w:lang w:eastAsia="zh-TW"/>
        </w:rPr>
        <w:t xml:space="preserve">, </w:t>
      </w:r>
      <w:r w:rsidR="00F91522">
        <w:rPr>
          <w:sz w:val="22"/>
          <w:lang w:eastAsia="zh-TW"/>
        </w:rPr>
        <w:t xml:space="preserve">MBS service may need to utilize carrier aggregation to get higher multicast throughputs. </w:t>
      </w:r>
    </w:p>
    <w:p w14:paraId="59BA648B" w14:textId="3C3E1460" w:rsidR="00E37473" w:rsidRDefault="00905AA0" w:rsidP="00905AA0">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3</w:t>
      </w:r>
      <w:r w:rsidRPr="00B21C8F">
        <w:rPr>
          <w:rFonts w:hint="eastAsia"/>
          <w:b/>
          <w:sz w:val="22"/>
          <w:szCs w:val="22"/>
          <w:lang w:eastAsia="zh-TW"/>
        </w:rPr>
        <w:t xml:space="preserve">: </w:t>
      </w:r>
      <w:r w:rsidR="00966228">
        <w:rPr>
          <w:b/>
          <w:sz w:val="22"/>
          <w:szCs w:val="22"/>
          <w:lang w:eastAsia="zh-TW"/>
        </w:rPr>
        <w:t>A</w:t>
      </w:r>
      <w:r w:rsidR="00966228" w:rsidRPr="00966228">
        <w:rPr>
          <w:b/>
          <w:sz w:val="22"/>
          <w:szCs w:val="22"/>
          <w:lang w:eastAsia="zh-TW"/>
        </w:rPr>
        <w:t xml:space="preserve"> UE </w:t>
      </w:r>
      <w:r w:rsidR="00B02C14">
        <w:rPr>
          <w:b/>
          <w:sz w:val="22"/>
          <w:szCs w:val="22"/>
          <w:lang w:eastAsia="zh-TW"/>
        </w:rPr>
        <w:t>may</w:t>
      </w:r>
      <w:r w:rsidR="00966228" w:rsidRPr="00966228">
        <w:rPr>
          <w:b/>
          <w:sz w:val="22"/>
          <w:szCs w:val="22"/>
          <w:lang w:eastAsia="zh-TW"/>
        </w:rPr>
        <w:t xml:space="preserve"> only be configured to monitor multicast PDCCHs of PTM scheme 1 on a PCell</w:t>
      </w:r>
      <w:r w:rsidRPr="00B21C8F">
        <w:rPr>
          <w:b/>
          <w:sz w:val="22"/>
          <w:szCs w:val="22"/>
          <w:lang w:eastAsia="zh-TW"/>
        </w:rPr>
        <w:t>.</w:t>
      </w:r>
      <w:r w:rsidR="00304B2C">
        <w:rPr>
          <w:b/>
          <w:sz w:val="22"/>
          <w:szCs w:val="22"/>
          <w:lang w:eastAsia="zh-TW"/>
        </w:rPr>
        <w:t xml:space="preserve"> </w:t>
      </w:r>
    </w:p>
    <w:p w14:paraId="0B9C66AF" w14:textId="0736D855" w:rsidR="00905AA0" w:rsidRPr="00E37473" w:rsidRDefault="00E37473" w:rsidP="00905AA0">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4</w:t>
      </w:r>
      <w:r w:rsidRPr="00B21C8F">
        <w:rPr>
          <w:rFonts w:hint="eastAsia"/>
          <w:b/>
          <w:sz w:val="22"/>
          <w:szCs w:val="22"/>
          <w:lang w:eastAsia="zh-TW"/>
        </w:rPr>
        <w:t xml:space="preserve">: </w:t>
      </w:r>
      <w:r w:rsidR="00E63185">
        <w:rPr>
          <w:b/>
          <w:sz w:val="22"/>
          <w:szCs w:val="22"/>
          <w:lang w:eastAsia="zh-TW"/>
        </w:rPr>
        <w:t>W</w:t>
      </w:r>
      <w:r w:rsidR="00FB4A2E" w:rsidRPr="00FB4A2E">
        <w:rPr>
          <w:b/>
          <w:sz w:val="22"/>
          <w:szCs w:val="22"/>
          <w:lang w:eastAsia="zh-TW"/>
        </w:rPr>
        <w:t xml:space="preserve">hen </w:t>
      </w:r>
      <w:r w:rsidR="00361F22">
        <w:rPr>
          <w:b/>
          <w:sz w:val="22"/>
          <w:szCs w:val="22"/>
          <w:lang w:eastAsia="zh-TW"/>
        </w:rPr>
        <w:t xml:space="preserve">a </w:t>
      </w:r>
      <w:r w:rsidR="00FB4A2E" w:rsidRPr="00FB4A2E">
        <w:rPr>
          <w:b/>
          <w:sz w:val="22"/>
          <w:szCs w:val="22"/>
          <w:lang w:eastAsia="zh-TW"/>
        </w:rPr>
        <w:t xml:space="preserve">UE requires more and more MBS/multicast services, the traffic on the PCell may </w:t>
      </w:r>
      <w:r w:rsidR="00B83132">
        <w:rPr>
          <w:b/>
          <w:sz w:val="22"/>
          <w:szCs w:val="22"/>
          <w:lang w:eastAsia="zh-TW"/>
        </w:rPr>
        <w:t>become</w:t>
      </w:r>
      <w:r w:rsidR="00FB4A2E" w:rsidRPr="00FB4A2E">
        <w:rPr>
          <w:b/>
          <w:sz w:val="22"/>
          <w:szCs w:val="22"/>
          <w:lang w:eastAsia="zh-TW"/>
        </w:rPr>
        <w:t xml:space="preserve"> congested</w:t>
      </w:r>
      <w:r w:rsidRPr="00B21C8F">
        <w:rPr>
          <w:b/>
          <w:sz w:val="22"/>
          <w:szCs w:val="22"/>
          <w:lang w:eastAsia="zh-TW"/>
        </w:rPr>
        <w:t xml:space="preserve">. </w:t>
      </w:r>
    </w:p>
    <w:p w14:paraId="4721222F" w14:textId="398D1FD1" w:rsidR="00257D3F" w:rsidRDefault="00C71520" w:rsidP="00260AF4">
      <w:pPr>
        <w:spacing w:afterLines="50" w:after="120" w:line="360" w:lineRule="auto"/>
        <w:ind w:firstLine="284"/>
        <w:jc w:val="both"/>
        <w:rPr>
          <w:sz w:val="22"/>
          <w:lang w:eastAsia="zh-TW"/>
        </w:rPr>
      </w:pPr>
      <w:r>
        <w:rPr>
          <w:sz w:val="22"/>
          <w:lang w:eastAsia="zh-TW"/>
        </w:rPr>
        <w:t>I</w:t>
      </w:r>
      <w:r w:rsidR="003E10FA">
        <w:rPr>
          <w:sz w:val="22"/>
          <w:lang w:eastAsia="zh-TW"/>
        </w:rPr>
        <w:t xml:space="preserve">n order not to increase the UE monitoring capability requirement too much, cross-carrier scheduling </w:t>
      </w:r>
      <w:r w:rsidR="004819DC">
        <w:rPr>
          <w:sz w:val="22"/>
          <w:lang w:eastAsia="zh-TW"/>
        </w:rPr>
        <w:t xml:space="preserve">(CCS) </w:t>
      </w:r>
      <w:r w:rsidR="00100A57">
        <w:rPr>
          <w:sz w:val="22"/>
          <w:lang w:eastAsia="zh-TW"/>
        </w:rPr>
        <w:t xml:space="preserve">is supported for CA scenarios. Cross-carrier scheduling </w:t>
      </w:r>
      <w:r w:rsidR="003E10FA">
        <w:rPr>
          <w:sz w:val="22"/>
          <w:lang w:eastAsia="zh-TW"/>
        </w:rPr>
        <w:t xml:space="preserve">may be </w:t>
      </w:r>
      <w:r w:rsidR="001900D2">
        <w:rPr>
          <w:sz w:val="22"/>
          <w:lang w:eastAsia="zh-TW"/>
        </w:rPr>
        <w:t xml:space="preserve">supported </w:t>
      </w:r>
      <w:r w:rsidR="00786303">
        <w:rPr>
          <w:sz w:val="22"/>
          <w:lang w:eastAsia="zh-TW"/>
        </w:rPr>
        <w:t xml:space="preserve">for </w:t>
      </w:r>
      <w:r w:rsidR="003E10FA">
        <w:rPr>
          <w:sz w:val="22"/>
          <w:lang w:eastAsia="zh-TW"/>
        </w:rPr>
        <w:t>the multicast scheduling feature</w:t>
      </w:r>
      <w:r w:rsidR="00100A57">
        <w:rPr>
          <w:sz w:val="22"/>
          <w:lang w:eastAsia="zh-TW"/>
        </w:rPr>
        <w:t xml:space="preserve"> as well</w:t>
      </w:r>
      <w:r w:rsidR="003E10FA">
        <w:rPr>
          <w:sz w:val="22"/>
          <w:lang w:eastAsia="zh-TW"/>
        </w:rPr>
        <w:t xml:space="preserve">. </w:t>
      </w:r>
      <w:r w:rsidR="00EF693C">
        <w:rPr>
          <w:sz w:val="22"/>
          <w:lang w:eastAsia="zh-TW"/>
        </w:rPr>
        <w:t>Here we provide some</w:t>
      </w:r>
      <w:r w:rsidR="002400C2">
        <w:rPr>
          <w:sz w:val="22"/>
          <w:lang w:eastAsia="zh-TW"/>
        </w:rPr>
        <w:t xml:space="preserve"> </w:t>
      </w:r>
      <w:r w:rsidR="00640669">
        <w:rPr>
          <w:sz w:val="22"/>
          <w:lang w:eastAsia="zh-TW"/>
        </w:rPr>
        <w:t xml:space="preserve">possible solutions </w:t>
      </w:r>
      <w:r w:rsidR="00EF693C">
        <w:rPr>
          <w:sz w:val="22"/>
          <w:lang w:eastAsia="zh-TW"/>
        </w:rPr>
        <w:t>for multicast PDCCH monitoring and multicast PDSCH receptions for CA</w:t>
      </w:r>
      <w:r w:rsidR="00377A59">
        <w:rPr>
          <w:sz w:val="22"/>
          <w:lang w:eastAsia="zh-TW"/>
        </w:rPr>
        <w:t xml:space="preserve"> and CCS</w:t>
      </w:r>
      <w:r w:rsidR="00EF693C">
        <w:rPr>
          <w:sz w:val="22"/>
          <w:lang w:eastAsia="zh-TW"/>
        </w:rPr>
        <w:t xml:space="preserve">. </w:t>
      </w:r>
    </w:p>
    <w:p w14:paraId="3B0E315F" w14:textId="3CD19800" w:rsidR="00C478BA" w:rsidRDefault="00E36423" w:rsidP="00260AF4">
      <w:pPr>
        <w:spacing w:afterLines="50" w:after="120" w:line="360" w:lineRule="auto"/>
        <w:ind w:firstLine="284"/>
        <w:jc w:val="both"/>
        <w:rPr>
          <w:sz w:val="22"/>
          <w:lang w:eastAsia="zh-TW"/>
        </w:rPr>
      </w:pPr>
      <w:r w:rsidRPr="0062579C">
        <w:rPr>
          <w:sz w:val="22"/>
          <w:u w:val="single"/>
          <w:lang w:eastAsia="zh-TW"/>
        </w:rPr>
        <w:t>Concept 1</w:t>
      </w:r>
      <w:r>
        <w:rPr>
          <w:sz w:val="22"/>
          <w:lang w:eastAsia="zh-TW"/>
        </w:rPr>
        <w:t xml:space="preserve">: </w:t>
      </w:r>
      <w:r w:rsidR="006D62D9">
        <w:rPr>
          <w:sz w:val="22"/>
          <w:lang w:eastAsia="zh-TW"/>
        </w:rPr>
        <w:t>The Rel-15/16 CSS configuration restriction is retained</w:t>
      </w:r>
      <w:r w:rsidR="0062579C">
        <w:rPr>
          <w:sz w:val="22"/>
          <w:lang w:eastAsia="zh-TW"/>
        </w:rPr>
        <w:t xml:space="preserve">, </w:t>
      </w:r>
      <w:r w:rsidR="003C2941">
        <w:rPr>
          <w:sz w:val="22"/>
          <w:lang w:eastAsia="zh-TW"/>
        </w:rPr>
        <w:t>where</w:t>
      </w:r>
      <w:r w:rsidR="0062579C">
        <w:rPr>
          <w:sz w:val="22"/>
          <w:lang w:eastAsia="zh-TW"/>
        </w:rPr>
        <w:t xml:space="preserve"> a CSS can only be configured on a PCell. </w:t>
      </w:r>
      <w:r w:rsidR="00910E6B">
        <w:rPr>
          <w:sz w:val="22"/>
          <w:lang w:eastAsia="zh-TW"/>
        </w:rPr>
        <w:t xml:space="preserve">The </w:t>
      </w:r>
      <w:r w:rsidR="00910E6B">
        <w:rPr>
          <w:rFonts w:hint="eastAsia"/>
          <w:sz w:val="22"/>
          <w:lang w:eastAsia="zh-TW"/>
        </w:rPr>
        <w:t>U</w:t>
      </w:r>
      <w:r w:rsidR="00910E6B">
        <w:rPr>
          <w:sz w:val="22"/>
          <w:lang w:eastAsia="zh-TW"/>
        </w:rPr>
        <w:t xml:space="preserve">E can be configured </w:t>
      </w:r>
      <w:r w:rsidR="0006521B">
        <w:rPr>
          <w:sz w:val="22"/>
          <w:lang w:eastAsia="zh-TW"/>
        </w:rPr>
        <w:t xml:space="preserve">with </w:t>
      </w:r>
      <w:r w:rsidR="00910E6B">
        <w:rPr>
          <w:sz w:val="22"/>
          <w:lang w:eastAsia="zh-TW"/>
        </w:rPr>
        <w:t>one or more G-RNTI associated with one or more serving cell, including the PCell and SCell(s)</w:t>
      </w:r>
      <w:r w:rsidR="00917494">
        <w:rPr>
          <w:sz w:val="22"/>
          <w:lang w:eastAsia="zh-TW"/>
        </w:rPr>
        <w:t xml:space="preserve"> in a cell group</w:t>
      </w:r>
      <w:r w:rsidR="00850855">
        <w:rPr>
          <w:sz w:val="22"/>
          <w:lang w:eastAsia="zh-TW"/>
        </w:rPr>
        <w:t>, where e</w:t>
      </w:r>
      <w:r w:rsidR="00910E6B">
        <w:rPr>
          <w:sz w:val="22"/>
          <w:lang w:eastAsia="zh-TW"/>
        </w:rPr>
        <w:t xml:space="preserve">ach G-RNTI is associated with only one cell. </w:t>
      </w:r>
      <w:r w:rsidR="008012C8">
        <w:rPr>
          <w:sz w:val="22"/>
          <w:lang w:eastAsia="zh-TW"/>
        </w:rPr>
        <w:t xml:space="preserve">The UE monitors </w:t>
      </w:r>
      <w:r w:rsidR="00CF0452">
        <w:rPr>
          <w:sz w:val="22"/>
          <w:lang w:eastAsia="zh-TW"/>
        </w:rPr>
        <w:t xml:space="preserve">the one or more G-RNTI on the multicast CSS only on the PCell. </w:t>
      </w:r>
      <w:r w:rsidR="00DE4F85">
        <w:rPr>
          <w:sz w:val="22"/>
          <w:lang w:eastAsia="zh-TW"/>
        </w:rPr>
        <w:t xml:space="preserve">The data channel resources on the SCell(s) may be utilized for multicast PDSCH receptions. </w:t>
      </w:r>
      <w:r w:rsidR="00935CB6">
        <w:rPr>
          <w:sz w:val="22"/>
          <w:lang w:eastAsia="zh-TW"/>
        </w:rPr>
        <w:t xml:space="preserve">The control resources on the PCell may still </w:t>
      </w:r>
      <w:r w:rsidR="00D97133">
        <w:rPr>
          <w:sz w:val="22"/>
          <w:lang w:eastAsia="zh-TW"/>
        </w:rPr>
        <w:t>have congestion issues</w:t>
      </w:r>
      <w:r w:rsidR="00935CB6">
        <w:rPr>
          <w:sz w:val="22"/>
          <w:lang w:eastAsia="zh-TW"/>
        </w:rPr>
        <w:t xml:space="preserve">. </w:t>
      </w:r>
    </w:p>
    <w:p w14:paraId="755CEF69" w14:textId="23135694" w:rsidR="00DA6CFD" w:rsidRDefault="00DA6CFD" w:rsidP="00260AF4">
      <w:pPr>
        <w:spacing w:afterLines="50" w:after="120" w:line="360" w:lineRule="auto"/>
        <w:ind w:firstLine="284"/>
        <w:jc w:val="both"/>
        <w:rPr>
          <w:sz w:val="22"/>
          <w:lang w:eastAsia="zh-TW"/>
        </w:rPr>
      </w:pPr>
      <w:r w:rsidRPr="00445704">
        <w:rPr>
          <w:rFonts w:hint="eastAsia"/>
          <w:sz w:val="22"/>
          <w:u w:val="single"/>
          <w:lang w:eastAsia="zh-TW"/>
        </w:rPr>
        <w:t>C</w:t>
      </w:r>
      <w:r w:rsidRPr="00445704">
        <w:rPr>
          <w:sz w:val="22"/>
          <w:u w:val="single"/>
          <w:lang w:eastAsia="zh-TW"/>
        </w:rPr>
        <w:t>oncept 2</w:t>
      </w:r>
      <w:r>
        <w:rPr>
          <w:sz w:val="22"/>
          <w:lang w:eastAsia="zh-TW"/>
        </w:rPr>
        <w:t>: The Rel-15/16 CSS configuration restriction is slightly modified. In this case, the multicast CSS can be considered as a special USS, which can be monitored on a</w:t>
      </w:r>
      <w:r>
        <w:rPr>
          <w:rFonts w:hint="eastAsia"/>
          <w:sz w:val="22"/>
          <w:lang w:eastAsia="zh-TW"/>
        </w:rPr>
        <w:t>n</w:t>
      </w:r>
      <w:r>
        <w:rPr>
          <w:sz w:val="22"/>
          <w:lang w:eastAsia="zh-TW"/>
        </w:rPr>
        <w:t xml:space="preserve"> SCell using one or more G-RNTI. </w:t>
      </w:r>
      <w:r w:rsidR="006A4920">
        <w:rPr>
          <w:sz w:val="22"/>
          <w:lang w:eastAsia="zh-TW"/>
        </w:rPr>
        <w:t xml:space="preserve">The control </w:t>
      </w:r>
      <w:r w:rsidR="0092168F">
        <w:rPr>
          <w:sz w:val="22"/>
          <w:lang w:eastAsia="zh-TW"/>
        </w:rPr>
        <w:t xml:space="preserve">channel </w:t>
      </w:r>
      <w:r w:rsidR="006A4920">
        <w:rPr>
          <w:sz w:val="22"/>
          <w:lang w:eastAsia="zh-TW"/>
        </w:rPr>
        <w:t>resources on the SCell</w:t>
      </w:r>
      <w:r w:rsidR="0089785C">
        <w:rPr>
          <w:sz w:val="22"/>
          <w:lang w:eastAsia="zh-TW"/>
        </w:rPr>
        <w:t>(s)</w:t>
      </w:r>
      <w:r w:rsidR="006A4920">
        <w:rPr>
          <w:sz w:val="22"/>
          <w:lang w:eastAsia="zh-TW"/>
        </w:rPr>
        <w:t xml:space="preserve"> can be further utilized. </w:t>
      </w:r>
    </w:p>
    <w:p w14:paraId="34A03CD6" w14:textId="50425C5F" w:rsidR="00962814" w:rsidRDefault="00605A3B" w:rsidP="00260AF4">
      <w:pPr>
        <w:spacing w:afterLines="50" w:after="120" w:line="360" w:lineRule="auto"/>
        <w:ind w:firstLine="284"/>
        <w:jc w:val="both"/>
        <w:rPr>
          <w:sz w:val="22"/>
          <w:lang w:eastAsia="zh-TW"/>
        </w:rPr>
      </w:pPr>
      <w:r>
        <w:rPr>
          <w:sz w:val="22"/>
          <w:lang w:eastAsia="zh-TW"/>
        </w:rPr>
        <w:t xml:space="preserve">It is important that </w:t>
      </w:r>
      <w:r w:rsidR="00962814">
        <w:rPr>
          <w:rFonts w:hint="eastAsia"/>
          <w:sz w:val="22"/>
          <w:lang w:eastAsia="zh-TW"/>
        </w:rPr>
        <w:t>R</w:t>
      </w:r>
      <w:r w:rsidR="00962814">
        <w:rPr>
          <w:sz w:val="22"/>
          <w:lang w:eastAsia="zh-TW"/>
        </w:rPr>
        <w:t>AN1 further stud</w:t>
      </w:r>
      <w:r>
        <w:rPr>
          <w:sz w:val="22"/>
          <w:lang w:eastAsia="zh-TW"/>
        </w:rPr>
        <w:t>ies</w:t>
      </w:r>
      <w:r w:rsidR="00962814">
        <w:rPr>
          <w:sz w:val="22"/>
          <w:lang w:eastAsia="zh-TW"/>
        </w:rPr>
        <w:t xml:space="preserve"> the </w:t>
      </w:r>
      <w:r w:rsidR="002D6F77">
        <w:rPr>
          <w:sz w:val="22"/>
          <w:lang w:eastAsia="zh-TW"/>
        </w:rPr>
        <w:t xml:space="preserve">possibilities </w:t>
      </w:r>
      <w:r w:rsidR="003860F3">
        <w:rPr>
          <w:sz w:val="22"/>
          <w:lang w:eastAsia="zh-TW"/>
        </w:rPr>
        <w:t>of</w:t>
      </w:r>
      <w:r w:rsidR="00962814" w:rsidRPr="00962814">
        <w:rPr>
          <w:sz w:val="22"/>
          <w:lang w:eastAsia="zh-TW"/>
        </w:rPr>
        <w:t xml:space="preserve"> supporting carrier aggregation and cross-carrier scheduling for </w:t>
      </w:r>
      <w:r w:rsidR="00D41094">
        <w:rPr>
          <w:sz w:val="22"/>
          <w:lang w:eastAsia="zh-TW"/>
        </w:rPr>
        <w:t>multicast</w:t>
      </w:r>
      <w:bookmarkStart w:id="0" w:name="_GoBack"/>
      <w:bookmarkEnd w:id="0"/>
      <w:r w:rsidR="00962814">
        <w:rPr>
          <w:sz w:val="22"/>
          <w:lang w:eastAsia="zh-TW"/>
        </w:rPr>
        <w:t xml:space="preserve">. </w:t>
      </w:r>
    </w:p>
    <w:p w14:paraId="4E490E91" w14:textId="10C5AA87" w:rsidR="00A12C2E" w:rsidRDefault="00A12C2E" w:rsidP="0071153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711531">
        <w:rPr>
          <w:b/>
          <w:sz w:val="22"/>
          <w:szCs w:val="22"/>
          <w:lang w:eastAsia="zh-TW"/>
        </w:rPr>
        <w:t>4</w:t>
      </w:r>
      <w:r w:rsidRPr="00B21C8F">
        <w:rPr>
          <w:rFonts w:hint="eastAsia"/>
          <w:b/>
          <w:sz w:val="22"/>
          <w:szCs w:val="22"/>
          <w:lang w:eastAsia="zh-TW"/>
        </w:rPr>
        <w:t xml:space="preserve">: </w:t>
      </w:r>
      <w:r w:rsidR="003C4415">
        <w:rPr>
          <w:b/>
          <w:sz w:val="22"/>
          <w:szCs w:val="22"/>
          <w:lang w:eastAsia="zh-TW"/>
        </w:rPr>
        <w:t xml:space="preserve">RAN1 further studies the possibilities of supporting carrier aggregation and cross-carrier scheduling for </w:t>
      </w:r>
      <w:r w:rsidR="00D41094">
        <w:rPr>
          <w:b/>
          <w:sz w:val="22"/>
          <w:szCs w:val="22"/>
          <w:lang w:eastAsia="zh-TW"/>
        </w:rPr>
        <w:t>multicast</w:t>
      </w:r>
      <w:r w:rsidRPr="00B21C8F">
        <w:rPr>
          <w:b/>
          <w:sz w:val="22"/>
          <w:szCs w:val="22"/>
          <w:lang w:eastAsia="zh-TW"/>
        </w:rPr>
        <w:t xml:space="preserve">.  </w:t>
      </w:r>
    </w:p>
    <w:p w14:paraId="13D33861" w14:textId="77777777" w:rsidR="007C7ECD" w:rsidRDefault="007C7ECD" w:rsidP="00711531">
      <w:pPr>
        <w:spacing w:afterLines="50" w:after="120" w:line="360" w:lineRule="auto"/>
        <w:jc w:val="both"/>
        <w:rPr>
          <w:b/>
          <w:sz w:val="22"/>
          <w:szCs w:val="22"/>
          <w:lang w:eastAsia="zh-TW"/>
        </w:rPr>
      </w:pPr>
    </w:p>
    <w:p w14:paraId="36D82A34" w14:textId="48E5973F" w:rsidR="00EE44B1" w:rsidRPr="00EC1F78" w:rsidRDefault="00EE44B1" w:rsidP="00EE44B1">
      <w:pPr>
        <w:pStyle w:val="2"/>
        <w:spacing w:before="0" w:afterLines="50" w:after="120" w:line="360" w:lineRule="auto"/>
        <w:ind w:left="567" w:hanging="566"/>
        <w:jc w:val="both"/>
        <w:rPr>
          <w:sz w:val="22"/>
          <w:lang w:eastAsia="zh-TW"/>
        </w:rPr>
      </w:pPr>
      <w:r w:rsidRPr="00B21C8F">
        <w:rPr>
          <w:b/>
          <w:sz w:val="28"/>
          <w:lang w:eastAsia="zh-TW"/>
        </w:rPr>
        <w:t>2-</w:t>
      </w:r>
      <w:r w:rsidR="00F30829">
        <w:rPr>
          <w:b/>
          <w:sz w:val="28"/>
          <w:lang w:eastAsia="zh-TW"/>
        </w:rPr>
        <w:t>4</w:t>
      </w:r>
      <w:r w:rsidRPr="00B21C8F">
        <w:rPr>
          <w:b/>
          <w:sz w:val="28"/>
          <w:lang w:eastAsia="zh-TW"/>
        </w:rPr>
        <w:t xml:space="preserve">. </w:t>
      </w:r>
      <w:r w:rsidR="00EE4912">
        <w:rPr>
          <w:b/>
          <w:sz w:val="28"/>
          <w:lang w:eastAsia="zh-TW"/>
        </w:rPr>
        <w:t>The support of PTM transmission scheme 2</w:t>
      </w:r>
    </w:p>
    <w:p w14:paraId="7BD2E719" w14:textId="7FD36761" w:rsidR="00EE44B1" w:rsidRDefault="00FA3A4F" w:rsidP="009A6C38">
      <w:pPr>
        <w:spacing w:afterLines="50" w:after="120" w:line="360" w:lineRule="auto"/>
        <w:ind w:firstLine="284"/>
        <w:jc w:val="both"/>
        <w:rPr>
          <w:sz w:val="22"/>
          <w:lang w:eastAsia="zh-TW"/>
        </w:rPr>
      </w:pPr>
      <w:r>
        <w:rPr>
          <w:sz w:val="22"/>
          <w:lang w:eastAsia="zh-TW"/>
        </w:rPr>
        <w:t xml:space="preserve">PTM transmission scheme 2 uses </w:t>
      </w:r>
      <w:r w:rsidR="005B7367">
        <w:rPr>
          <w:sz w:val="22"/>
          <w:lang w:eastAsia="zh-TW"/>
        </w:rPr>
        <w:t xml:space="preserve">a </w:t>
      </w:r>
      <w:r w:rsidR="005462FD">
        <w:rPr>
          <w:sz w:val="22"/>
          <w:lang w:eastAsia="zh-TW"/>
        </w:rPr>
        <w:t xml:space="preserve">UE-specific PDCCH to schedule </w:t>
      </w:r>
      <w:r w:rsidR="005B7367">
        <w:rPr>
          <w:sz w:val="22"/>
          <w:lang w:eastAsia="zh-TW"/>
        </w:rPr>
        <w:t xml:space="preserve">a </w:t>
      </w:r>
      <w:r w:rsidR="005462FD">
        <w:rPr>
          <w:sz w:val="22"/>
          <w:lang w:eastAsia="zh-TW"/>
        </w:rPr>
        <w:t>group-common PDSCH</w:t>
      </w:r>
      <w:r w:rsidR="00EE44B1">
        <w:rPr>
          <w:sz w:val="22"/>
          <w:lang w:eastAsia="zh-TW"/>
        </w:rPr>
        <w:t xml:space="preserve">. </w:t>
      </w:r>
      <w:r w:rsidR="005462FD">
        <w:rPr>
          <w:sz w:val="22"/>
          <w:lang w:eastAsia="zh-TW"/>
        </w:rPr>
        <w:t xml:space="preserve">PTM scheme 2 may bring </w:t>
      </w:r>
      <w:r w:rsidR="00C93A9E">
        <w:rPr>
          <w:sz w:val="22"/>
          <w:lang w:eastAsia="zh-TW"/>
        </w:rPr>
        <w:t xml:space="preserve">respective </w:t>
      </w:r>
      <w:r w:rsidR="005462FD">
        <w:rPr>
          <w:sz w:val="22"/>
          <w:lang w:eastAsia="zh-TW"/>
        </w:rPr>
        <w:t xml:space="preserve">benefits </w:t>
      </w:r>
      <w:r w:rsidR="0057295D">
        <w:rPr>
          <w:sz w:val="22"/>
          <w:lang w:eastAsia="zh-TW"/>
        </w:rPr>
        <w:t xml:space="preserve">to control channel and data channel </w:t>
      </w:r>
      <w:r w:rsidR="005462FD">
        <w:rPr>
          <w:sz w:val="22"/>
          <w:lang w:eastAsia="zh-TW"/>
        </w:rPr>
        <w:t>like better PDCCH reliability due to UE-specific beam selection and reducing data channel congestion by using a group-common PDSCH</w:t>
      </w:r>
      <w:r w:rsidR="0045351B">
        <w:rPr>
          <w:sz w:val="22"/>
          <w:lang w:eastAsia="zh-TW"/>
        </w:rPr>
        <w:t>,</w:t>
      </w:r>
      <w:r w:rsidR="009961AD">
        <w:rPr>
          <w:sz w:val="22"/>
          <w:lang w:eastAsia="zh-TW"/>
        </w:rPr>
        <w:t xml:space="preserve"> </w:t>
      </w:r>
      <w:r w:rsidR="00987DCF">
        <w:rPr>
          <w:sz w:val="22"/>
          <w:lang w:eastAsia="zh-TW"/>
        </w:rPr>
        <w:t>instead of many UE-specific PDSCHs</w:t>
      </w:r>
      <w:r w:rsidR="0045351B">
        <w:rPr>
          <w:sz w:val="22"/>
          <w:lang w:eastAsia="zh-TW"/>
        </w:rPr>
        <w:t>,</w:t>
      </w:r>
      <w:r w:rsidR="00987DCF">
        <w:rPr>
          <w:sz w:val="22"/>
          <w:lang w:eastAsia="zh-TW"/>
        </w:rPr>
        <w:t xml:space="preserve"> </w:t>
      </w:r>
      <w:r w:rsidR="009961AD">
        <w:rPr>
          <w:sz w:val="22"/>
          <w:lang w:eastAsia="zh-TW"/>
        </w:rPr>
        <w:t>to a group of UE</w:t>
      </w:r>
      <w:r w:rsidR="005462FD">
        <w:rPr>
          <w:sz w:val="22"/>
          <w:lang w:eastAsia="zh-TW"/>
        </w:rPr>
        <w:t xml:space="preserve">. </w:t>
      </w:r>
      <w:r w:rsidR="009A6C38">
        <w:rPr>
          <w:sz w:val="22"/>
          <w:lang w:eastAsia="zh-TW"/>
        </w:rPr>
        <w:t>Therefore, we think introducing PTM scheme 2</w:t>
      </w:r>
      <w:r w:rsidR="00D26712">
        <w:rPr>
          <w:sz w:val="22"/>
          <w:lang w:eastAsia="zh-TW"/>
        </w:rPr>
        <w:t xml:space="preserve"> for initial transmissions and retransmissions</w:t>
      </w:r>
      <w:r w:rsidR="009A6C38">
        <w:rPr>
          <w:sz w:val="22"/>
          <w:lang w:eastAsia="zh-TW"/>
        </w:rPr>
        <w:t xml:space="preserve"> for </w:t>
      </w:r>
      <w:r w:rsidR="001133A6">
        <w:rPr>
          <w:sz w:val="22"/>
          <w:lang w:eastAsia="zh-TW"/>
        </w:rPr>
        <w:t>multicast</w:t>
      </w:r>
      <w:r w:rsidR="009A6C38">
        <w:rPr>
          <w:sz w:val="22"/>
          <w:lang w:eastAsia="zh-TW"/>
        </w:rPr>
        <w:t xml:space="preserve"> may be beneficial. </w:t>
      </w:r>
      <w:r w:rsidR="004E05F3">
        <w:rPr>
          <w:sz w:val="22"/>
          <w:lang w:eastAsia="zh-TW"/>
        </w:rPr>
        <w:t>Also, the design or fields of a PTM scheme 2 UE-specific PDCCH may be similar to the existing DCI format 1_0, 1_1 with CRC-scrambled by a C-RNTI, which may not take as much effort as the PTM scheme 1 PDCCH design</w:t>
      </w:r>
      <w:r w:rsidR="00DB3C25">
        <w:rPr>
          <w:sz w:val="22"/>
          <w:lang w:eastAsia="zh-TW"/>
        </w:rPr>
        <w:t xml:space="preserve"> does</w:t>
      </w:r>
      <w:r w:rsidR="004E05F3">
        <w:rPr>
          <w:sz w:val="22"/>
          <w:lang w:eastAsia="zh-TW"/>
        </w:rPr>
        <w:t xml:space="preserve">. </w:t>
      </w:r>
    </w:p>
    <w:p w14:paraId="4C1E05FA" w14:textId="4B9C3D59" w:rsidR="00EE44B1" w:rsidRPr="00D26712" w:rsidRDefault="00D26712" w:rsidP="0071153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983493">
        <w:rPr>
          <w:b/>
          <w:sz w:val="22"/>
          <w:szCs w:val="22"/>
          <w:lang w:eastAsia="zh-TW"/>
        </w:rPr>
        <w:t>5</w:t>
      </w:r>
      <w:r w:rsidRPr="00B21C8F">
        <w:rPr>
          <w:rFonts w:hint="eastAsia"/>
          <w:b/>
          <w:sz w:val="22"/>
          <w:szCs w:val="22"/>
          <w:lang w:eastAsia="zh-TW"/>
        </w:rPr>
        <w:t xml:space="preserve">: </w:t>
      </w:r>
      <w:r w:rsidR="005C5E46">
        <w:rPr>
          <w:b/>
          <w:sz w:val="22"/>
          <w:szCs w:val="22"/>
          <w:lang w:eastAsia="zh-TW"/>
        </w:rPr>
        <w:t>PTM transmission scheme 2 for initial transmission</w:t>
      </w:r>
      <w:r w:rsidR="005740F9">
        <w:rPr>
          <w:b/>
          <w:sz w:val="22"/>
          <w:szCs w:val="22"/>
          <w:lang w:eastAsia="zh-TW"/>
        </w:rPr>
        <w:t>s</w:t>
      </w:r>
      <w:r w:rsidR="005C5E46">
        <w:rPr>
          <w:b/>
          <w:sz w:val="22"/>
          <w:szCs w:val="22"/>
          <w:lang w:eastAsia="zh-TW"/>
        </w:rPr>
        <w:t xml:space="preserve"> and retransmission</w:t>
      </w:r>
      <w:r w:rsidR="005740F9">
        <w:rPr>
          <w:b/>
          <w:sz w:val="22"/>
          <w:szCs w:val="22"/>
          <w:lang w:eastAsia="zh-TW"/>
        </w:rPr>
        <w:t>s</w:t>
      </w:r>
      <w:r w:rsidR="005C5E46">
        <w:rPr>
          <w:b/>
          <w:sz w:val="22"/>
          <w:szCs w:val="22"/>
          <w:lang w:eastAsia="zh-TW"/>
        </w:rPr>
        <w:t xml:space="preserve"> is supported for </w:t>
      </w:r>
      <w:r w:rsidR="000C5E84">
        <w:rPr>
          <w:b/>
          <w:sz w:val="22"/>
          <w:szCs w:val="22"/>
          <w:lang w:eastAsia="zh-TW"/>
        </w:rPr>
        <w:t>multicast</w:t>
      </w:r>
      <w:r w:rsidRPr="00B21C8F">
        <w:rPr>
          <w:b/>
          <w:sz w:val="22"/>
          <w:szCs w:val="22"/>
          <w:lang w:eastAsia="zh-TW"/>
        </w:rPr>
        <w:t xml:space="preserve">.  </w:t>
      </w: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lastRenderedPageBreak/>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1EA202E4" w14:textId="77777777" w:rsidR="00A74ED4" w:rsidRPr="00B21C8F" w:rsidRDefault="00A74ED4" w:rsidP="00A74ED4">
      <w:pPr>
        <w:spacing w:afterLines="50" w:after="120" w:line="360" w:lineRule="auto"/>
        <w:jc w:val="both"/>
        <w:rPr>
          <w:sz w:val="22"/>
          <w:lang w:eastAsia="zh-TW"/>
        </w:rPr>
      </w:pPr>
      <w:r w:rsidRPr="00B21C8F">
        <w:rPr>
          <w:b/>
          <w:sz w:val="22"/>
          <w:szCs w:val="22"/>
          <w:lang w:eastAsia="zh-TW"/>
        </w:rPr>
        <w:t xml:space="preserve">Proposal 1: For NR MBS group-scheduling, a reference TDRA table for mapping the group-common PDSCH transmission occasion in time domain needs to be identified and known to a corresponding group of UEs. </w:t>
      </w:r>
    </w:p>
    <w:p w14:paraId="14C6C274" w14:textId="77777777" w:rsidR="00A74ED4" w:rsidRPr="00B21C8F" w:rsidRDefault="00A74ED4" w:rsidP="00A74ED4">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Pr="00B21C8F">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Using the default TDRA tables, the cell-specific TDRA table, or the UE-specific TDRA table may not be possible or efficient or may limit the flexibility and the capacity of NR MBS group-scheduling. </w:t>
      </w:r>
    </w:p>
    <w:p w14:paraId="304816A2" w14:textId="77777777" w:rsidR="00F65F7C" w:rsidRPr="00B21C8F" w:rsidRDefault="00F65F7C" w:rsidP="00F65F7C">
      <w:pPr>
        <w:spacing w:afterLines="50" w:after="120" w:line="360" w:lineRule="auto"/>
        <w:jc w:val="both"/>
        <w:rPr>
          <w:b/>
          <w:sz w:val="22"/>
          <w:szCs w:val="22"/>
          <w:lang w:eastAsia="zh-TW"/>
        </w:rPr>
      </w:pPr>
      <w:r w:rsidRPr="00B21C8F">
        <w:rPr>
          <w:rFonts w:hint="eastAsia"/>
          <w:b/>
          <w:sz w:val="22"/>
          <w:szCs w:val="22"/>
          <w:lang w:eastAsia="zh-TW"/>
        </w:rPr>
        <w:t xml:space="preserve">Proposal </w:t>
      </w:r>
      <w:r w:rsidRPr="00B21C8F">
        <w:rPr>
          <w:b/>
          <w:sz w:val="22"/>
          <w:szCs w:val="22"/>
          <w:lang w:eastAsia="zh-TW"/>
        </w:rPr>
        <w:t>2</w:t>
      </w:r>
      <w:r w:rsidRPr="00B21C8F">
        <w:rPr>
          <w:rFonts w:hint="eastAsia"/>
          <w:b/>
          <w:sz w:val="22"/>
          <w:szCs w:val="22"/>
          <w:lang w:eastAsia="zh-TW"/>
        </w:rPr>
        <w:t xml:space="preserve">: </w:t>
      </w:r>
      <w:r w:rsidRPr="00B21C8F">
        <w:rPr>
          <w:b/>
          <w:sz w:val="22"/>
          <w:szCs w:val="22"/>
          <w:lang w:eastAsia="zh-TW"/>
        </w:rPr>
        <w:t xml:space="preserve">A “group-common TDRA table” is configured per MBS group for NR MBS group-scheduling. </w:t>
      </w:r>
    </w:p>
    <w:p w14:paraId="5F8E5475" w14:textId="77777777" w:rsidR="00F65F7C" w:rsidRPr="00B21C8F" w:rsidRDefault="00F65F7C" w:rsidP="00F65F7C">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Pr="00B21C8F">
        <w:rPr>
          <w:b/>
          <w:sz w:val="22"/>
          <w:szCs w:val="22"/>
          <w:lang w:eastAsia="zh-TW"/>
        </w:rPr>
        <w:t>2</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switched to an MBS-incapable BWP. </w:t>
      </w:r>
    </w:p>
    <w:p w14:paraId="2D9DE09B" w14:textId="775B1FFD" w:rsidR="00414C3E" w:rsidRPr="00B21C8F" w:rsidRDefault="00F65F7C" w:rsidP="00414C3E">
      <w:pPr>
        <w:spacing w:afterLines="50" w:after="120" w:line="360" w:lineRule="auto"/>
        <w:jc w:val="both"/>
        <w:rPr>
          <w:b/>
          <w:sz w:val="22"/>
          <w:szCs w:val="22"/>
          <w:lang w:eastAsia="zh-TW"/>
        </w:rPr>
      </w:pPr>
      <w:r w:rsidRPr="00B21C8F">
        <w:rPr>
          <w:rFonts w:hint="eastAsia"/>
          <w:b/>
          <w:sz w:val="22"/>
          <w:szCs w:val="22"/>
          <w:lang w:eastAsia="zh-TW"/>
        </w:rPr>
        <w:t xml:space="preserve">Proposal </w:t>
      </w:r>
      <w:r w:rsidRPr="00B21C8F">
        <w:rPr>
          <w:b/>
          <w:sz w:val="22"/>
          <w:szCs w:val="22"/>
          <w:lang w:eastAsia="zh-TW"/>
        </w:rPr>
        <w:t>3</w:t>
      </w:r>
      <w:r w:rsidRPr="00B21C8F">
        <w:rPr>
          <w:rFonts w:hint="eastAsia"/>
          <w:b/>
          <w:sz w:val="22"/>
          <w:szCs w:val="22"/>
          <w:lang w:eastAsia="zh-TW"/>
        </w:rPr>
        <w:t xml:space="preserve">: </w:t>
      </w:r>
      <w:r w:rsidRPr="00B21C8F">
        <w:rPr>
          <w:b/>
          <w:sz w:val="22"/>
          <w:szCs w:val="22"/>
          <w:lang w:eastAsia="zh-TW"/>
        </w:rPr>
        <w:t xml:space="preserve">If a UE’s active BWP is switched from an MBS-capable BWP to an MBS-incapable BWP, it needs some studies for the UE to resume multicast PDCCH/PDSCH receptions.  </w:t>
      </w:r>
    </w:p>
    <w:p w14:paraId="0ABB839B" w14:textId="77777777" w:rsidR="002F56F8" w:rsidRDefault="002F56F8" w:rsidP="002F56F8">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3</w:t>
      </w:r>
      <w:r w:rsidRPr="00B21C8F">
        <w:rPr>
          <w:rFonts w:hint="eastAsia"/>
          <w:b/>
          <w:sz w:val="22"/>
          <w:szCs w:val="22"/>
          <w:lang w:eastAsia="zh-TW"/>
        </w:rPr>
        <w:t xml:space="preserve">: </w:t>
      </w:r>
      <w:r>
        <w:rPr>
          <w:b/>
          <w:sz w:val="22"/>
          <w:szCs w:val="22"/>
          <w:lang w:eastAsia="zh-TW"/>
        </w:rPr>
        <w:t>A</w:t>
      </w:r>
      <w:r w:rsidRPr="00966228">
        <w:rPr>
          <w:b/>
          <w:sz w:val="22"/>
          <w:szCs w:val="22"/>
          <w:lang w:eastAsia="zh-TW"/>
        </w:rPr>
        <w:t xml:space="preserve"> UE can only be configured to monitor multicast PDCCHs of PTM scheme 1 on a PCell</w:t>
      </w:r>
      <w:r w:rsidRPr="00B21C8F">
        <w:rPr>
          <w:b/>
          <w:sz w:val="22"/>
          <w:szCs w:val="22"/>
          <w:lang w:eastAsia="zh-TW"/>
        </w:rPr>
        <w:t>.</w:t>
      </w:r>
      <w:r>
        <w:rPr>
          <w:b/>
          <w:sz w:val="22"/>
          <w:szCs w:val="22"/>
          <w:lang w:eastAsia="zh-TW"/>
        </w:rPr>
        <w:t xml:space="preserve"> </w:t>
      </w:r>
    </w:p>
    <w:p w14:paraId="56B49425" w14:textId="11926F7E" w:rsidR="002F56F8" w:rsidRDefault="002F56F8" w:rsidP="002F56F8">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4</w:t>
      </w:r>
      <w:r w:rsidRPr="00B21C8F">
        <w:rPr>
          <w:rFonts w:hint="eastAsia"/>
          <w:b/>
          <w:sz w:val="22"/>
          <w:szCs w:val="22"/>
          <w:lang w:eastAsia="zh-TW"/>
        </w:rPr>
        <w:t xml:space="preserve">: </w:t>
      </w:r>
      <w:r>
        <w:rPr>
          <w:b/>
          <w:sz w:val="22"/>
          <w:szCs w:val="22"/>
          <w:lang w:eastAsia="zh-TW"/>
        </w:rPr>
        <w:t>W</w:t>
      </w:r>
      <w:r w:rsidRPr="00FB4A2E">
        <w:rPr>
          <w:b/>
          <w:sz w:val="22"/>
          <w:szCs w:val="22"/>
          <w:lang w:eastAsia="zh-TW"/>
        </w:rPr>
        <w:t xml:space="preserve">hen </w:t>
      </w:r>
      <w:r>
        <w:rPr>
          <w:b/>
          <w:sz w:val="22"/>
          <w:szCs w:val="22"/>
          <w:lang w:eastAsia="zh-TW"/>
        </w:rPr>
        <w:t xml:space="preserve">a </w:t>
      </w:r>
      <w:r w:rsidRPr="00FB4A2E">
        <w:rPr>
          <w:b/>
          <w:sz w:val="22"/>
          <w:szCs w:val="22"/>
          <w:lang w:eastAsia="zh-TW"/>
        </w:rPr>
        <w:t xml:space="preserve">UE requires more and more MBS/multicast services, the traffic on the PCell may </w:t>
      </w:r>
      <w:r w:rsidR="00CF45C6">
        <w:rPr>
          <w:b/>
          <w:sz w:val="22"/>
          <w:szCs w:val="22"/>
          <w:lang w:eastAsia="zh-TW"/>
        </w:rPr>
        <w:t>become</w:t>
      </w:r>
      <w:r w:rsidRPr="00FB4A2E">
        <w:rPr>
          <w:b/>
          <w:sz w:val="22"/>
          <w:szCs w:val="22"/>
          <w:lang w:eastAsia="zh-TW"/>
        </w:rPr>
        <w:t xml:space="preserve"> congested</w:t>
      </w:r>
      <w:r w:rsidRPr="00B21C8F">
        <w:rPr>
          <w:b/>
          <w:sz w:val="22"/>
          <w:szCs w:val="22"/>
          <w:lang w:eastAsia="zh-TW"/>
        </w:rPr>
        <w:t xml:space="preserve">. </w:t>
      </w:r>
    </w:p>
    <w:p w14:paraId="6012E268" w14:textId="06D1A700" w:rsidR="002F56F8" w:rsidRDefault="002F56F8" w:rsidP="002F56F8">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4</w:t>
      </w:r>
      <w:r w:rsidRPr="00B21C8F">
        <w:rPr>
          <w:rFonts w:hint="eastAsia"/>
          <w:b/>
          <w:sz w:val="22"/>
          <w:szCs w:val="22"/>
          <w:lang w:eastAsia="zh-TW"/>
        </w:rPr>
        <w:t xml:space="preserve">: </w:t>
      </w:r>
      <w:r>
        <w:rPr>
          <w:b/>
          <w:sz w:val="22"/>
          <w:szCs w:val="22"/>
          <w:lang w:eastAsia="zh-TW"/>
        </w:rPr>
        <w:t>RAN1 further studies the possibilities of supporting carrier aggregation and cross-carrier scheduling for MBS</w:t>
      </w:r>
      <w:r w:rsidRPr="00B21C8F">
        <w:rPr>
          <w:b/>
          <w:sz w:val="22"/>
          <w:szCs w:val="22"/>
          <w:lang w:eastAsia="zh-TW"/>
        </w:rPr>
        <w:t xml:space="preserve">.  </w:t>
      </w:r>
    </w:p>
    <w:p w14:paraId="3400564F" w14:textId="520686C9" w:rsidR="00092AA0" w:rsidRPr="00092AA0" w:rsidRDefault="00092AA0" w:rsidP="002F56F8">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5</w:t>
      </w:r>
      <w:r w:rsidRPr="00B21C8F">
        <w:rPr>
          <w:rFonts w:hint="eastAsia"/>
          <w:b/>
          <w:sz w:val="22"/>
          <w:szCs w:val="22"/>
          <w:lang w:eastAsia="zh-TW"/>
        </w:rPr>
        <w:t xml:space="preserve">: </w:t>
      </w:r>
      <w:r>
        <w:rPr>
          <w:b/>
          <w:sz w:val="22"/>
          <w:szCs w:val="22"/>
          <w:lang w:eastAsia="zh-TW"/>
        </w:rPr>
        <w:t xml:space="preserve">PTM transmission scheme 2 for initial transmission and retransmission is supported for </w:t>
      </w:r>
      <w:r w:rsidR="00D933DF">
        <w:rPr>
          <w:b/>
          <w:sz w:val="22"/>
          <w:szCs w:val="22"/>
          <w:lang w:eastAsia="zh-TW"/>
        </w:rPr>
        <w:t>multicast</w:t>
      </w:r>
      <w:r w:rsidRPr="00B21C8F">
        <w:rPr>
          <w:b/>
          <w:sz w:val="22"/>
          <w:szCs w:val="22"/>
          <w:lang w:eastAsia="zh-TW"/>
        </w:rPr>
        <w:t xml:space="preserve">.  </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r w:rsidR="00C856DB" w:rsidRPr="00B21C8F">
        <w:rPr>
          <w:rFonts w:ascii="Times New Roman" w:eastAsia="細明體" w:hAnsi="Times New Roman"/>
          <w:bCs/>
          <w:kern w:val="0"/>
          <w:sz w:val="22"/>
          <w:lang w:val="en-GB"/>
        </w:rPr>
        <w:t>, ”WID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2FB605F4" w:rsidR="008F0EF6"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p w14:paraId="750F3974" w14:textId="3AF39D01" w:rsidR="001260FE" w:rsidRDefault="001260FE" w:rsidP="00BD157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#104</w:t>
      </w:r>
      <w:r w:rsidR="00BD1573">
        <w:rPr>
          <w:rFonts w:ascii="Times New Roman" w:eastAsia="細明體" w:hAnsi="Times New Roman"/>
          <w:bCs/>
          <w:kern w:val="0"/>
          <w:sz w:val="22"/>
          <w:lang w:val="en-GB"/>
        </w:rPr>
        <w:t>b</w:t>
      </w:r>
      <w:r w:rsidRPr="00B21C8F">
        <w:rPr>
          <w:rFonts w:ascii="Times New Roman" w:eastAsia="細明體" w:hAnsi="Times New Roman"/>
          <w:bCs/>
          <w:kern w:val="0"/>
          <w:sz w:val="22"/>
          <w:lang w:val="en-GB"/>
        </w:rPr>
        <w:t xml:space="preserve">-e, e-Meeting, </w:t>
      </w:r>
      <w:r w:rsidR="00BD1573" w:rsidRPr="00BD1573">
        <w:rPr>
          <w:rFonts w:ascii="Times New Roman" w:eastAsia="細明體" w:hAnsi="Times New Roman"/>
          <w:bCs/>
          <w:kern w:val="0"/>
          <w:sz w:val="22"/>
          <w:lang w:val="en-GB"/>
        </w:rPr>
        <w:t>April 12th – 20th</w:t>
      </w:r>
      <w:r w:rsidRPr="00B21C8F">
        <w:rPr>
          <w:rFonts w:ascii="Times New Roman" w:eastAsia="細明體" w:hAnsi="Times New Roman"/>
          <w:bCs/>
          <w:kern w:val="0"/>
          <w:sz w:val="22"/>
          <w:lang w:val="en-GB"/>
        </w:rPr>
        <w:t xml:space="preserve">, 2021. </w:t>
      </w:r>
    </w:p>
    <w:p w14:paraId="2EDB09CE" w14:textId="6610BCF3" w:rsidR="00432358" w:rsidRPr="00432358" w:rsidRDefault="00432358" w:rsidP="00432358">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5</w:t>
      </w:r>
      <w:r w:rsidRPr="00B21C8F">
        <w:rPr>
          <w:rFonts w:ascii="Times New Roman" w:eastAsia="細明體" w:hAnsi="Times New Roman"/>
          <w:bCs/>
          <w:kern w:val="0"/>
          <w:sz w:val="22"/>
          <w:lang w:val="en-GB"/>
        </w:rPr>
        <w:t xml:space="preserve">-e, e-Meeting, </w:t>
      </w:r>
      <w:r w:rsidR="008206D3" w:rsidRPr="008206D3">
        <w:rPr>
          <w:rFonts w:ascii="Times New Roman" w:eastAsia="細明體" w:hAnsi="Times New Roman"/>
          <w:bCs/>
          <w:kern w:val="0"/>
          <w:sz w:val="22"/>
          <w:lang w:val="en-GB"/>
        </w:rPr>
        <w:t>May 10th – 27th</w:t>
      </w:r>
      <w:r w:rsidRPr="00B21C8F">
        <w:rPr>
          <w:rFonts w:ascii="Times New Roman" w:eastAsia="細明體" w:hAnsi="Times New Roman"/>
          <w:bCs/>
          <w:kern w:val="0"/>
          <w:sz w:val="22"/>
          <w:lang w:val="en-GB"/>
        </w:rPr>
        <w:t xml:space="preserve">, 2021. </w:t>
      </w:r>
    </w:p>
    <w:sectPr w:rsidR="00432358" w:rsidRPr="00432358"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41B6F" w14:textId="77777777" w:rsidR="00023D7A" w:rsidRDefault="00023D7A">
      <w:r>
        <w:separator/>
      </w:r>
    </w:p>
  </w:endnote>
  <w:endnote w:type="continuationSeparator" w:id="0">
    <w:p w14:paraId="3D7B7B27" w14:textId="77777777" w:rsidR="00023D7A" w:rsidRDefault="0002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1DB01" w14:textId="77777777" w:rsidR="00023D7A" w:rsidRDefault="00023D7A">
      <w:r>
        <w:separator/>
      </w:r>
    </w:p>
  </w:footnote>
  <w:footnote w:type="continuationSeparator" w:id="0">
    <w:p w14:paraId="1862018B" w14:textId="77777777" w:rsidR="00023D7A" w:rsidRDefault="00023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6"/>
  </w:num>
  <w:num w:numId="6">
    <w:abstractNumId w:val="6"/>
  </w:num>
  <w:num w:numId="7">
    <w:abstractNumId w:val="2"/>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51F"/>
    <w:rsid w:val="00001DF4"/>
    <w:rsid w:val="000020EF"/>
    <w:rsid w:val="00002675"/>
    <w:rsid w:val="00002802"/>
    <w:rsid w:val="000029D0"/>
    <w:rsid w:val="00003880"/>
    <w:rsid w:val="00003CC3"/>
    <w:rsid w:val="00003D6F"/>
    <w:rsid w:val="000045DE"/>
    <w:rsid w:val="00004AA3"/>
    <w:rsid w:val="00005278"/>
    <w:rsid w:val="00005780"/>
    <w:rsid w:val="00005F3A"/>
    <w:rsid w:val="00005FB4"/>
    <w:rsid w:val="00006415"/>
    <w:rsid w:val="0000657B"/>
    <w:rsid w:val="00006997"/>
    <w:rsid w:val="000077E3"/>
    <w:rsid w:val="0001029C"/>
    <w:rsid w:val="000103EA"/>
    <w:rsid w:val="0001084C"/>
    <w:rsid w:val="000111C4"/>
    <w:rsid w:val="00011331"/>
    <w:rsid w:val="0001192E"/>
    <w:rsid w:val="00011CB0"/>
    <w:rsid w:val="000129E6"/>
    <w:rsid w:val="0001319D"/>
    <w:rsid w:val="00013762"/>
    <w:rsid w:val="00014656"/>
    <w:rsid w:val="00014BEC"/>
    <w:rsid w:val="000158B1"/>
    <w:rsid w:val="00016364"/>
    <w:rsid w:val="00016D8D"/>
    <w:rsid w:val="00017308"/>
    <w:rsid w:val="00017E70"/>
    <w:rsid w:val="000207BF"/>
    <w:rsid w:val="000208E6"/>
    <w:rsid w:val="00020D92"/>
    <w:rsid w:val="00020E1D"/>
    <w:rsid w:val="000212F6"/>
    <w:rsid w:val="00021669"/>
    <w:rsid w:val="00021985"/>
    <w:rsid w:val="000223A8"/>
    <w:rsid w:val="000231B3"/>
    <w:rsid w:val="000239E5"/>
    <w:rsid w:val="00023D7A"/>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68D4"/>
    <w:rsid w:val="000377B8"/>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2C8E"/>
    <w:rsid w:val="0006342C"/>
    <w:rsid w:val="00063DC3"/>
    <w:rsid w:val="000641C3"/>
    <w:rsid w:val="000646F7"/>
    <w:rsid w:val="00064C43"/>
    <w:rsid w:val="0006521B"/>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E8D"/>
    <w:rsid w:val="0007612B"/>
    <w:rsid w:val="000767C8"/>
    <w:rsid w:val="0007719B"/>
    <w:rsid w:val="00077922"/>
    <w:rsid w:val="00077C80"/>
    <w:rsid w:val="00081EF1"/>
    <w:rsid w:val="000823B9"/>
    <w:rsid w:val="000826AF"/>
    <w:rsid w:val="000830D9"/>
    <w:rsid w:val="00083887"/>
    <w:rsid w:val="0008406F"/>
    <w:rsid w:val="000840C8"/>
    <w:rsid w:val="00084732"/>
    <w:rsid w:val="00084A2E"/>
    <w:rsid w:val="000857B5"/>
    <w:rsid w:val="00085D2F"/>
    <w:rsid w:val="00085F2A"/>
    <w:rsid w:val="00085FF2"/>
    <w:rsid w:val="00086431"/>
    <w:rsid w:val="0008648C"/>
    <w:rsid w:val="000867AC"/>
    <w:rsid w:val="00086EB2"/>
    <w:rsid w:val="00087BC7"/>
    <w:rsid w:val="0009006C"/>
    <w:rsid w:val="00090691"/>
    <w:rsid w:val="00090C03"/>
    <w:rsid w:val="00092AA0"/>
    <w:rsid w:val="0009446E"/>
    <w:rsid w:val="00094991"/>
    <w:rsid w:val="00094A1C"/>
    <w:rsid w:val="00094CE5"/>
    <w:rsid w:val="00095294"/>
    <w:rsid w:val="000952C2"/>
    <w:rsid w:val="00095A7C"/>
    <w:rsid w:val="000960E0"/>
    <w:rsid w:val="0009618A"/>
    <w:rsid w:val="000963CD"/>
    <w:rsid w:val="0009720F"/>
    <w:rsid w:val="00097A30"/>
    <w:rsid w:val="00097AC9"/>
    <w:rsid w:val="00097C07"/>
    <w:rsid w:val="000A037A"/>
    <w:rsid w:val="000A0DFF"/>
    <w:rsid w:val="000A1075"/>
    <w:rsid w:val="000A1567"/>
    <w:rsid w:val="000A1BDA"/>
    <w:rsid w:val="000A29B2"/>
    <w:rsid w:val="000A2AA7"/>
    <w:rsid w:val="000A2DEE"/>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41A"/>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34E"/>
    <w:rsid w:val="000C478D"/>
    <w:rsid w:val="000C52D7"/>
    <w:rsid w:val="000C5396"/>
    <w:rsid w:val="000C5962"/>
    <w:rsid w:val="000C5E84"/>
    <w:rsid w:val="000C6B65"/>
    <w:rsid w:val="000C7681"/>
    <w:rsid w:val="000D0686"/>
    <w:rsid w:val="000D07AA"/>
    <w:rsid w:val="000D0971"/>
    <w:rsid w:val="000D1643"/>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53D"/>
    <w:rsid w:val="0010028A"/>
    <w:rsid w:val="00100A57"/>
    <w:rsid w:val="0010109F"/>
    <w:rsid w:val="00102EB2"/>
    <w:rsid w:val="00102ED4"/>
    <w:rsid w:val="00103478"/>
    <w:rsid w:val="00103589"/>
    <w:rsid w:val="001047DC"/>
    <w:rsid w:val="00104D65"/>
    <w:rsid w:val="00104E3E"/>
    <w:rsid w:val="00105335"/>
    <w:rsid w:val="001060DE"/>
    <w:rsid w:val="0010688B"/>
    <w:rsid w:val="00106912"/>
    <w:rsid w:val="001079CE"/>
    <w:rsid w:val="001079F1"/>
    <w:rsid w:val="00107DCE"/>
    <w:rsid w:val="00107E41"/>
    <w:rsid w:val="0011090F"/>
    <w:rsid w:val="00110A27"/>
    <w:rsid w:val="00111273"/>
    <w:rsid w:val="0011182A"/>
    <w:rsid w:val="0011238C"/>
    <w:rsid w:val="0011253F"/>
    <w:rsid w:val="00112562"/>
    <w:rsid w:val="00112683"/>
    <w:rsid w:val="001129C5"/>
    <w:rsid w:val="001132F6"/>
    <w:rsid w:val="001133A6"/>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E4F"/>
    <w:rsid w:val="00125E8B"/>
    <w:rsid w:val="001260FE"/>
    <w:rsid w:val="00126DA4"/>
    <w:rsid w:val="00127146"/>
    <w:rsid w:val="0013051C"/>
    <w:rsid w:val="001307E2"/>
    <w:rsid w:val="001309A1"/>
    <w:rsid w:val="00130FE6"/>
    <w:rsid w:val="00130FFD"/>
    <w:rsid w:val="001311F3"/>
    <w:rsid w:val="001319AC"/>
    <w:rsid w:val="00131EEC"/>
    <w:rsid w:val="00131F26"/>
    <w:rsid w:val="00131FBA"/>
    <w:rsid w:val="00132146"/>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B83"/>
    <w:rsid w:val="00141C36"/>
    <w:rsid w:val="0014210F"/>
    <w:rsid w:val="00142308"/>
    <w:rsid w:val="001426A8"/>
    <w:rsid w:val="001426D0"/>
    <w:rsid w:val="00142813"/>
    <w:rsid w:val="0014390F"/>
    <w:rsid w:val="00143D24"/>
    <w:rsid w:val="00143F64"/>
    <w:rsid w:val="00144040"/>
    <w:rsid w:val="00144994"/>
    <w:rsid w:val="0014523A"/>
    <w:rsid w:val="00145F38"/>
    <w:rsid w:val="001463B2"/>
    <w:rsid w:val="00146B33"/>
    <w:rsid w:val="0014712A"/>
    <w:rsid w:val="00147738"/>
    <w:rsid w:val="0015076F"/>
    <w:rsid w:val="0015080F"/>
    <w:rsid w:val="00150B61"/>
    <w:rsid w:val="00150FA8"/>
    <w:rsid w:val="00151247"/>
    <w:rsid w:val="001531FE"/>
    <w:rsid w:val="00153328"/>
    <w:rsid w:val="0015398C"/>
    <w:rsid w:val="001547B8"/>
    <w:rsid w:val="00154AD6"/>
    <w:rsid w:val="00154C79"/>
    <w:rsid w:val="00154EEB"/>
    <w:rsid w:val="00155C5D"/>
    <w:rsid w:val="00155D14"/>
    <w:rsid w:val="00156041"/>
    <w:rsid w:val="00156A02"/>
    <w:rsid w:val="001570E4"/>
    <w:rsid w:val="001575B3"/>
    <w:rsid w:val="001576F1"/>
    <w:rsid w:val="00160884"/>
    <w:rsid w:val="00160B17"/>
    <w:rsid w:val="00161DA9"/>
    <w:rsid w:val="00162232"/>
    <w:rsid w:val="00162D02"/>
    <w:rsid w:val="0016362F"/>
    <w:rsid w:val="00163731"/>
    <w:rsid w:val="001639C3"/>
    <w:rsid w:val="00163A7F"/>
    <w:rsid w:val="0016468C"/>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25"/>
    <w:rsid w:val="00184736"/>
    <w:rsid w:val="00185528"/>
    <w:rsid w:val="00185CE4"/>
    <w:rsid w:val="00185DE8"/>
    <w:rsid w:val="001865D9"/>
    <w:rsid w:val="00186742"/>
    <w:rsid w:val="00187351"/>
    <w:rsid w:val="00187789"/>
    <w:rsid w:val="00187912"/>
    <w:rsid w:val="00187F32"/>
    <w:rsid w:val="001900D2"/>
    <w:rsid w:val="00190AEE"/>
    <w:rsid w:val="001912F2"/>
    <w:rsid w:val="00191D97"/>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BCA"/>
    <w:rsid w:val="00197EC2"/>
    <w:rsid w:val="001A0AE6"/>
    <w:rsid w:val="001A138A"/>
    <w:rsid w:val="001A1580"/>
    <w:rsid w:val="001A1DBF"/>
    <w:rsid w:val="001A1FBA"/>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376"/>
    <w:rsid w:val="001B4C61"/>
    <w:rsid w:val="001B5820"/>
    <w:rsid w:val="001B5BCF"/>
    <w:rsid w:val="001B6337"/>
    <w:rsid w:val="001B634A"/>
    <w:rsid w:val="001B6C41"/>
    <w:rsid w:val="001B743A"/>
    <w:rsid w:val="001B77CA"/>
    <w:rsid w:val="001B7BF2"/>
    <w:rsid w:val="001C019C"/>
    <w:rsid w:val="001C1279"/>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0C03"/>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694"/>
    <w:rsid w:val="001E3235"/>
    <w:rsid w:val="001E3E71"/>
    <w:rsid w:val="001E425B"/>
    <w:rsid w:val="001E4869"/>
    <w:rsid w:val="001E4E17"/>
    <w:rsid w:val="001E58A2"/>
    <w:rsid w:val="001E5FBA"/>
    <w:rsid w:val="001E6241"/>
    <w:rsid w:val="001E62A7"/>
    <w:rsid w:val="001E6F19"/>
    <w:rsid w:val="001E7252"/>
    <w:rsid w:val="001E7343"/>
    <w:rsid w:val="001F00FA"/>
    <w:rsid w:val="001F097F"/>
    <w:rsid w:val="001F0AFC"/>
    <w:rsid w:val="001F0B01"/>
    <w:rsid w:val="001F106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D7E"/>
    <w:rsid w:val="00215E28"/>
    <w:rsid w:val="00216703"/>
    <w:rsid w:val="002179F1"/>
    <w:rsid w:val="0022045A"/>
    <w:rsid w:val="00220846"/>
    <w:rsid w:val="00220EBD"/>
    <w:rsid w:val="0022230F"/>
    <w:rsid w:val="00222D4E"/>
    <w:rsid w:val="00222DB9"/>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809"/>
    <w:rsid w:val="00237884"/>
    <w:rsid w:val="002400C2"/>
    <w:rsid w:val="00240881"/>
    <w:rsid w:val="00240AC8"/>
    <w:rsid w:val="00241191"/>
    <w:rsid w:val="002414BA"/>
    <w:rsid w:val="0024193F"/>
    <w:rsid w:val="00241B00"/>
    <w:rsid w:val="00242DA3"/>
    <w:rsid w:val="00243779"/>
    <w:rsid w:val="002452FF"/>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145"/>
    <w:rsid w:val="00255212"/>
    <w:rsid w:val="002567BD"/>
    <w:rsid w:val="00257037"/>
    <w:rsid w:val="00257841"/>
    <w:rsid w:val="002579CF"/>
    <w:rsid w:val="00257D3F"/>
    <w:rsid w:val="00257E0A"/>
    <w:rsid w:val="00260AF4"/>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D39"/>
    <w:rsid w:val="00283E44"/>
    <w:rsid w:val="00283E65"/>
    <w:rsid w:val="002849BE"/>
    <w:rsid w:val="002853DC"/>
    <w:rsid w:val="002857E6"/>
    <w:rsid w:val="00285870"/>
    <w:rsid w:val="00286793"/>
    <w:rsid w:val="0028788D"/>
    <w:rsid w:val="002878F7"/>
    <w:rsid w:val="00287ACB"/>
    <w:rsid w:val="00287F16"/>
    <w:rsid w:val="00290510"/>
    <w:rsid w:val="002906D6"/>
    <w:rsid w:val="002911F9"/>
    <w:rsid w:val="00291450"/>
    <w:rsid w:val="00291A8B"/>
    <w:rsid w:val="00292787"/>
    <w:rsid w:val="00292EB8"/>
    <w:rsid w:val="00292F67"/>
    <w:rsid w:val="00293087"/>
    <w:rsid w:val="0029319E"/>
    <w:rsid w:val="002945BF"/>
    <w:rsid w:val="00294BAD"/>
    <w:rsid w:val="00294FA7"/>
    <w:rsid w:val="00295776"/>
    <w:rsid w:val="00295E0A"/>
    <w:rsid w:val="0029604C"/>
    <w:rsid w:val="0029621D"/>
    <w:rsid w:val="00296EE0"/>
    <w:rsid w:val="00296F8D"/>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43E"/>
    <w:rsid w:val="002A581B"/>
    <w:rsid w:val="002A5BC2"/>
    <w:rsid w:val="002A634C"/>
    <w:rsid w:val="002A7501"/>
    <w:rsid w:val="002A7D70"/>
    <w:rsid w:val="002B064C"/>
    <w:rsid w:val="002B0BDA"/>
    <w:rsid w:val="002B1CA4"/>
    <w:rsid w:val="002B2055"/>
    <w:rsid w:val="002B2835"/>
    <w:rsid w:val="002B2C4F"/>
    <w:rsid w:val="002B2CD4"/>
    <w:rsid w:val="002B2D4A"/>
    <w:rsid w:val="002B2ED1"/>
    <w:rsid w:val="002B3065"/>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5BB1"/>
    <w:rsid w:val="002D655D"/>
    <w:rsid w:val="002D6E4E"/>
    <w:rsid w:val="002D6F77"/>
    <w:rsid w:val="002D760A"/>
    <w:rsid w:val="002D7B35"/>
    <w:rsid w:val="002D7BC7"/>
    <w:rsid w:val="002E1534"/>
    <w:rsid w:val="002E20B2"/>
    <w:rsid w:val="002E252C"/>
    <w:rsid w:val="002E2E94"/>
    <w:rsid w:val="002E3EDD"/>
    <w:rsid w:val="002E4042"/>
    <w:rsid w:val="002E4B5B"/>
    <w:rsid w:val="002E504D"/>
    <w:rsid w:val="002E52FB"/>
    <w:rsid w:val="002E590F"/>
    <w:rsid w:val="002E5E2F"/>
    <w:rsid w:val="002E638A"/>
    <w:rsid w:val="002E6E40"/>
    <w:rsid w:val="002E746F"/>
    <w:rsid w:val="002E7BC8"/>
    <w:rsid w:val="002E7C06"/>
    <w:rsid w:val="002E7D07"/>
    <w:rsid w:val="002F014E"/>
    <w:rsid w:val="002F13B4"/>
    <w:rsid w:val="002F1CB0"/>
    <w:rsid w:val="002F1D79"/>
    <w:rsid w:val="002F2779"/>
    <w:rsid w:val="002F2D9B"/>
    <w:rsid w:val="002F306F"/>
    <w:rsid w:val="002F37B8"/>
    <w:rsid w:val="002F4B4E"/>
    <w:rsid w:val="002F4BD2"/>
    <w:rsid w:val="002F56F8"/>
    <w:rsid w:val="002F57BF"/>
    <w:rsid w:val="002F60CD"/>
    <w:rsid w:val="002F61A8"/>
    <w:rsid w:val="002F6777"/>
    <w:rsid w:val="002F6B57"/>
    <w:rsid w:val="002F74C8"/>
    <w:rsid w:val="002F7622"/>
    <w:rsid w:val="002F7DF6"/>
    <w:rsid w:val="002F7F6F"/>
    <w:rsid w:val="0030075C"/>
    <w:rsid w:val="00300881"/>
    <w:rsid w:val="00300F89"/>
    <w:rsid w:val="00301444"/>
    <w:rsid w:val="00301EE2"/>
    <w:rsid w:val="00302748"/>
    <w:rsid w:val="00303FF7"/>
    <w:rsid w:val="00304294"/>
    <w:rsid w:val="003048CD"/>
    <w:rsid w:val="00304B2C"/>
    <w:rsid w:val="00304C42"/>
    <w:rsid w:val="00304C97"/>
    <w:rsid w:val="00304D3E"/>
    <w:rsid w:val="0030514F"/>
    <w:rsid w:val="00305158"/>
    <w:rsid w:val="00305B21"/>
    <w:rsid w:val="003066EE"/>
    <w:rsid w:val="00306BB9"/>
    <w:rsid w:val="003073CC"/>
    <w:rsid w:val="00307967"/>
    <w:rsid w:val="00307CA9"/>
    <w:rsid w:val="00310048"/>
    <w:rsid w:val="00310133"/>
    <w:rsid w:val="003103FD"/>
    <w:rsid w:val="00310C8E"/>
    <w:rsid w:val="003114F3"/>
    <w:rsid w:val="00311BC6"/>
    <w:rsid w:val="003126BC"/>
    <w:rsid w:val="00312967"/>
    <w:rsid w:val="00313DDE"/>
    <w:rsid w:val="00313F7B"/>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408E"/>
    <w:rsid w:val="0034482F"/>
    <w:rsid w:val="003448AA"/>
    <w:rsid w:val="00344CA7"/>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22"/>
    <w:rsid w:val="00357E55"/>
    <w:rsid w:val="00360B9A"/>
    <w:rsid w:val="00361357"/>
    <w:rsid w:val="00361F22"/>
    <w:rsid w:val="0036214C"/>
    <w:rsid w:val="00362774"/>
    <w:rsid w:val="00363145"/>
    <w:rsid w:val="003633C0"/>
    <w:rsid w:val="00364548"/>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9EC"/>
    <w:rsid w:val="00375D1F"/>
    <w:rsid w:val="00375FD0"/>
    <w:rsid w:val="00376A8E"/>
    <w:rsid w:val="00376C41"/>
    <w:rsid w:val="00377582"/>
    <w:rsid w:val="003775E7"/>
    <w:rsid w:val="003778AA"/>
    <w:rsid w:val="00377903"/>
    <w:rsid w:val="00377A59"/>
    <w:rsid w:val="00377F35"/>
    <w:rsid w:val="0038143D"/>
    <w:rsid w:val="00382BF0"/>
    <w:rsid w:val="00382F19"/>
    <w:rsid w:val="003838CC"/>
    <w:rsid w:val="0038478C"/>
    <w:rsid w:val="00384B13"/>
    <w:rsid w:val="00384E55"/>
    <w:rsid w:val="00385CCD"/>
    <w:rsid w:val="00385DD6"/>
    <w:rsid w:val="003860F3"/>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F46"/>
    <w:rsid w:val="003974C3"/>
    <w:rsid w:val="0039757E"/>
    <w:rsid w:val="003977E0"/>
    <w:rsid w:val="00397807"/>
    <w:rsid w:val="00397DD6"/>
    <w:rsid w:val="003A01CD"/>
    <w:rsid w:val="003A07C5"/>
    <w:rsid w:val="003A07D0"/>
    <w:rsid w:val="003A09CC"/>
    <w:rsid w:val="003A0AD8"/>
    <w:rsid w:val="003A0FB6"/>
    <w:rsid w:val="003A1936"/>
    <w:rsid w:val="003A2969"/>
    <w:rsid w:val="003A30E3"/>
    <w:rsid w:val="003A3FD7"/>
    <w:rsid w:val="003A436C"/>
    <w:rsid w:val="003A52F5"/>
    <w:rsid w:val="003A553D"/>
    <w:rsid w:val="003A5B0A"/>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D4E"/>
    <w:rsid w:val="003B512A"/>
    <w:rsid w:val="003B56F9"/>
    <w:rsid w:val="003B67C1"/>
    <w:rsid w:val="003B6A20"/>
    <w:rsid w:val="003B6D93"/>
    <w:rsid w:val="003B7313"/>
    <w:rsid w:val="003C098B"/>
    <w:rsid w:val="003C0AB5"/>
    <w:rsid w:val="003C14E5"/>
    <w:rsid w:val="003C1E32"/>
    <w:rsid w:val="003C1FB8"/>
    <w:rsid w:val="003C2371"/>
    <w:rsid w:val="003C2537"/>
    <w:rsid w:val="003C2941"/>
    <w:rsid w:val="003C2C83"/>
    <w:rsid w:val="003C3406"/>
    <w:rsid w:val="003C3598"/>
    <w:rsid w:val="003C3A37"/>
    <w:rsid w:val="003C3B65"/>
    <w:rsid w:val="003C3B6C"/>
    <w:rsid w:val="003C3FCA"/>
    <w:rsid w:val="003C4415"/>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D7BB8"/>
    <w:rsid w:val="003E0D6C"/>
    <w:rsid w:val="003E10BE"/>
    <w:rsid w:val="003E10FA"/>
    <w:rsid w:val="003E22B8"/>
    <w:rsid w:val="003E2CDC"/>
    <w:rsid w:val="003E3232"/>
    <w:rsid w:val="003E334C"/>
    <w:rsid w:val="003E38CB"/>
    <w:rsid w:val="003E43EC"/>
    <w:rsid w:val="003E4559"/>
    <w:rsid w:val="003E4A18"/>
    <w:rsid w:val="003E4B7E"/>
    <w:rsid w:val="003E62F0"/>
    <w:rsid w:val="003E6542"/>
    <w:rsid w:val="003E66C3"/>
    <w:rsid w:val="003E6781"/>
    <w:rsid w:val="003E67B9"/>
    <w:rsid w:val="003E7136"/>
    <w:rsid w:val="003F010D"/>
    <w:rsid w:val="003F01B0"/>
    <w:rsid w:val="003F01D8"/>
    <w:rsid w:val="003F0978"/>
    <w:rsid w:val="003F1496"/>
    <w:rsid w:val="003F19B8"/>
    <w:rsid w:val="003F2441"/>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4DE"/>
    <w:rsid w:val="0040251F"/>
    <w:rsid w:val="00402798"/>
    <w:rsid w:val="00402BB3"/>
    <w:rsid w:val="00403227"/>
    <w:rsid w:val="004034F5"/>
    <w:rsid w:val="00403D82"/>
    <w:rsid w:val="00403F08"/>
    <w:rsid w:val="00404578"/>
    <w:rsid w:val="0040604D"/>
    <w:rsid w:val="0040697C"/>
    <w:rsid w:val="00406E26"/>
    <w:rsid w:val="004071B0"/>
    <w:rsid w:val="0040762D"/>
    <w:rsid w:val="00407669"/>
    <w:rsid w:val="00407FDB"/>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203B6"/>
    <w:rsid w:val="00421A8B"/>
    <w:rsid w:val="00421EBA"/>
    <w:rsid w:val="00421F0A"/>
    <w:rsid w:val="00422719"/>
    <w:rsid w:val="00422795"/>
    <w:rsid w:val="004229E6"/>
    <w:rsid w:val="00422EF8"/>
    <w:rsid w:val="004230CD"/>
    <w:rsid w:val="00423143"/>
    <w:rsid w:val="00423443"/>
    <w:rsid w:val="00424F6B"/>
    <w:rsid w:val="00425023"/>
    <w:rsid w:val="0042598F"/>
    <w:rsid w:val="00425BD9"/>
    <w:rsid w:val="00426132"/>
    <w:rsid w:val="00426CCC"/>
    <w:rsid w:val="00426E2A"/>
    <w:rsid w:val="00427542"/>
    <w:rsid w:val="00427591"/>
    <w:rsid w:val="004276F9"/>
    <w:rsid w:val="0042771F"/>
    <w:rsid w:val="00427989"/>
    <w:rsid w:val="00430355"/>
    <w:rsid w:val="00430E6E"/>
    <w:rsid w:val="0043147C"/>
    <w:rsid w:val="00431966"/>
    <w:rsid w:val="00431A9E"/>
    <w:rsid w:val="00431B15"/>
    <w:rsid w:val="00432358"/>
    <w:rsid w:val="004329D3"/>
    <w:rsid w:val="004331D7"/>
    <w:rsid w:val="004332FB"/>
    <w:rsid w:val="004339C5"/>
    <w:rsid w:val="00433E79"/>
    <w:rsid w:val="00434443"/>
    <w:rsid w:val="004344F9"/>
    <w:rsid w:val="00434F15"/>
    <w:rsid w:val="004353BE"/>
    <w:rsid w:val="00435BC2"/>
    <w:rsid w:val="00435CB3"/>
    <w:rsid w:val="004368B0"/>
    <w:rsid w:val="00437A02"/>
    <w:rsid w:val="00437D3A"/>
    <w:rsid w:val="00437F7A"/>
    <w:rsid w:val="0044042B"/>
    <w:rsid w:val="00440B03"/>
    <w:rsid w:val="00440E47"/>
    <w:rsid w:val="004412E9"/>
    <w:rsid w:val="004417A4"/>
    <w:rsid w:val="00441FF8"/>
    <w:rsid w:val="004423A5"/>
    <w:rsid w:val="00442865"/>
    <w:rsid w:val="00442B1D"/>
    <w:rsid w:val="00442C1F"/>
    <w:rsid w:val="00443333"/>
    <w:rsid w:val="00443829"/>
    <w:rsid w:val="004445F8"/>
    <w:rsid w:val="00444EFB"/>
    <w:rsid w:val="00445072"/>
    <w:rsid w:val="0044539E"/>
    <w:rsid w:val="00445697"/>
    <w:rsid w:val="00445704"/>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D2"/>
    <w:rsid w:val="00451B15"/>
    <w:rsid w:val="00451D13"/>
    <w:rsid w:val="0045202C"/>
    <w:rsid w:val="0045213D"/>
    <w:rsid w:val="00452E03"/>
    <w:rsid w:val="00453232"/>
    <w:rsid w:val="0045351B"/>
    <w:rsid w:val="00453A5D"/>
    <w:rsid w:val="00453B00"/>
    <w:rsid w:val="00453D7D"/>
    <w:rsid w:val="0045406F"/>
    <w:rsid w:val="004542AD"/>
    <w:rsid w:val="0045522C"/>
    <w:rsid w:val="00455656"/>
    <w:rsid w:val="0045590D"/>
    <w:rsid w:val="00455933"/>
    <w:rsid w:val="00455EC9"/>
    <w:rsid w:val="004566A9"/>
    <w:rsid w:val="004575BE"/>
    <w:rsid w:val="00457831"/>
    <w:rsid w:val="00457D0B"/>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70297"/>
    <w:rsid w:val="00471247"/>
    <w:rsid w:val="004716E6"/>
    <w:rsid w:val="00471CE3"/>
    <w:rsid w:val="00471E6F"/>
    <w:rsid w:val="00471E78"/>
    <w:rsid w:val="004732B7"/>
    <w:rsid w:val="004736CE"/>
    <w:rsid w:val="004739EE"/>
    <w:rsid w:val="00474A63"/>
    <w:rsid w:val="00474F1F"/>
    <w:rsid w:val="004756E6"/>
    <w:rsid w:val="004758EC"/>
    <w:rsid w:val="0047595A"/>
    <w:rsid w:val="00475AD6"/>
    <w:rsid w:val="00476B12"/>
    <w:rsid w:val="00476B5F"/>
    <w:rsid w:val="0047726F"/>
    <w:rsid w:val="00477437"/>
    <w:rsid w:val="00477931"/>
    <w:rsid w:val="00480A20"/>
    <w:rsid w:val="00480A75"/>
    <w:rsid w:val="00480E80"/>
    <w:rsid w:val="00480FA3"/>
    <w:rsid w:val="0048111A"/>
    <w:rsid w:val="004813E4"/>
    <w:rsid w:val="004818A3"/>
    <w:rsid w:val="004819DC"/>
    <w:rsid w:val="00481C6F"/>
    <w:rsid w:val="004820DC"/>
    <w:rsid w:val="00482327"/>
    <w:rsid w:val="00482DAC"/>
    <w:rsid w:val="00483110"/>
    <w:rsid w:val="004832B4"/>
    <w:rsid w:val="004839B4"/>
    <w:rsid w:val="00483BED"/>
    <w:rsid w:val="00485068"/>
    <w:rsid w:val="00485440"/>
    <w:rsid w:val="00485530"/>
    <w:rsid w:val="00485910"/>
    <w:rsid w:val="0048633A"/>
    <w:rsid w:val="0048746D"/>
    <w:rsid w:val="004877C4"/>
    <w:rsid w:val="00487D76"/>
    <w:rsid w:val="004900C6"/>
    <w:rsid w:val="00491188"/>
    <w:rsid w:val="00491375"/>
    <w:rsid w:val="00491B62"/>
    <w:rsid w:val="00491DD0"/>
    <w:rsid w:val="00492DD4"/>
    <w:rsid w:val="00493013"/>
    <w:rsid w:val="00493452"/>
    <w:rsid w:val="00493783"/>
    <w:rsid w:val="00494399"/>
    <w:rsid w:val="00494AFD"/>
    <w:rsid w:val="00495F43"/>
    <w:rsid w:val="00495F56"/>
    <w:rsid w:val="004966BE"/>
    <w:rsid w:val="00496900"/>
    <w:rsid w:val="00496B1C"/>
    <w:rsid w:val="00496B3F"/>
    <w:rsid w:val="00496F3E"/>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562"/>
    <w:rsid w:val="004B2879"/>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CF6"/>
    <w:rsid w:val="004C7DB4"/>
    <w:rsid w:val="004C7F25"/>
    <w:rsid w:val="004D170C"/>
    <w:rsid w:val="004D2101"/>
    <w:rsid w:val="004D2CC6"/>
    <w:rsid w:val="004D3362"/>
    <w:rsid w:val="004D404C"/>
    <w:rsid w:val="004D4A33"/>
    <w:rsid w:val="004D570D"/>
    <w:rsid w:val="004D5B0A"/>
    <w:rsid w:val="004D7157"/>
    <w:rsid w:val="004D7372"/>
    <w:rsid w:val="004D74EC"/>
    <w:rsid w:val="004D78B6"/>
    <w:rsid w:val="004E05F3"/>
    <w:rsid w:val="004E06DB"/>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D79"/>
    <w:rsid w:val="00542F9D"/>
    <w:rsid w:val="0054351E"/>
    <w:rsid w:val="005436AF"/>
    <w:rsid w:val="00543D3B"/>
    <w:rsid w:val="0054496A"/>
    <w:rsid w:val="00545385"/>
    <w:rsid w:val="005462FD"/>
    <w:rsid w:val="00546ADC"/>
    <w:rsid w:val="00547499"/>
    <w:rsid w:val="005507BA"/>
    <w:rsid w:val="0055082A"/>
    <w:rsid w:val="00550A41"/>
    <w:rsid w:val="00550FFE"/>
    <w:rsid w:val="005511B7"/>
    <w:rsid w:val="00551B77"/>
    <w:rsid w:val="00551D9A"/>
    <w:rsid w:val="00552399"/>
    <w:rsid w:val="00552848"/>
    <w:rsid w:val="005531B6"/>
    <w:rsid w:val="0055337A"/>
    <w:rsid w:val="005534BE"/>
    <w:rsid w:val="00553881"/>
    <w:rsid w:val="00554A61"/>
    <w:rsid w:val="00554BB4"/>
    <w:rsid w:val="00555E65"/>
    <w:rsid w:val="00556AD7"/>
    <w:rsid w:val="00556CC9"/>
    <w:rsid w:val="00556F4F"/>
    <w:rsid w:val="00557770"/>
    <w:rsid w:val="00557B62"/>
    <w:rsid w:val="00557DEC"/>
    <w:rsid w:val="00560076"/>
    <w:rsid w:val="0056011C"/>
    <w:rsid w:val="0056084D"/>
    <w:rsid w:val="005613C6"/>
    <w:rsid w:val="005620A7"/>
    <w:rsid w:val="00562223"/>
    <w:rsid w:val="005626CB"/>
    <w:rsid w:val="005628ED"/>
    <w:rsid w:val="0056352D"/>
    <w:rsid w:val="005636C2"/>
    <w:rsid w:val="0056381E"/>
    <w:rsid w:val="00564037"/>
    <w:rsid w:val="005642B3"/>
    <w:rsid w:val="00565257"/>
    <w:rsid w:val="00566004"/>
    <w:rsid w:val="005669D3"/>
    <w:rsid w:val="00566C7E"/>
    <w:rsid w:val="00567327"/>
    <w:rsid w:val="00567C88"/>
    <w:rsid w:val="00570382"/>
    <w:rsid w:val="0057090D"/>
    <w:rsid w:val="0057243F"/>
    <w:rsid w:val="005727AC"/>
    <w:rsid w:val="0057295D"/>
    <w:rsid w:val="00572B5D"/>
    <w:rsid w:val="00572FD9"/>
    <w:rsid w:val="0057332A"/>
    <w:rsid w:val="0057390F"/>
    <w:rsid w:val="005740F9"/>
    <w:rsid w:val="005742C5"/>
    <w:rsid w:val="00574AE1"/>
    <w:rsid w:val="0057500C"/>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CF7"/>
    <w:rsid w:val="00596F8C"/>
    <w:rsid w:val="00597020"/>
    <w:rsid w:val="0059784D"/>
    <w:rsid w:val="005A01C8"/>
    <w:rsid w:val="005A122B"/>
    <w:rsid w:val="005A1AE5"/>
    <w:rsid w:val="005A2679"/>
    <w:rsid w:val="005A30F8"/>
    <w:rsid w:val="005A34D4"/>
    <w:rsid w:val="005A3633"/>
    <w:rsid w:val="005A3A35"/>
    <w:rsid w:val="005A3B38"/>
    <w:rsid w:val="005A46EE"/>
    <w:rsid w:val="005A4CCF"/>
    <w:rsid w:val="005A51A7"/>
    <w:rsid w:val="005A5211"/>
    <w:rsid w:val="005A5722"/>
    <w:rsid w:val="005A65FE"/>
    <w:rsid w:val="005A6CA7"/>
    <w:rsid w:val="005A6F2C"/>
    <w:rsid w:val="005A71B8"/>
    <w:rsid w:val="005A749C"/>
    <w:rsid w:val="005A7BED"/>
    <w:rsid w:val="005B072D"/>
    <w:rsid w:val="005B090E"/>
    <w:rsid w:val="005B09E6"/>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B7367"/>
    <w:rsid w:val="005C03CD"/>
    <w:rsid w:val="005C154D"/>
    <w:rsid w:val="005C16F2"/>
    <w:rsid w:val="005C186C"/>
    <w:rsid w:val="005C2586"/>
    <w:rsid w:val="005C2CD1"/>
    <w:rsid w:val="005C3030"/>
    <w:rsid w:val="005C3645"/>
    <w:rsid w:val="005C384C"/>
    <w:rsid w:val="005C3B71"/>
    <w:rsid w:val="005C47E0"/>
    <w:rsid w:val="005C4A25"/>
    <w:rsid w:val="005C535F"/>
    <w:rsid w:val="005C56B5"/>
    <w:rsid w:val="005C5E46"/>
    <w:rsid w:val="005C694B"/>
    <w:rsid w:val="005C6A66"/>
    <w:rsid w:val="005C6B75"/>
    <w:rsid w:val="005C6B82"/>
    <w:rsid w:val="005C6DA5"/>
    <w:rsid w:val="005C7457"/>
    <w:rsid w:val="005C7D52"/>
    <w:rsid w:val="005D01D4"/>
    <w:rsid w:val="005D0FF2"/>
    <w:rsid w:val="005D1B55"/>
    <w:rsid w:val="005D1C8B"/>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817"/>
    <w:rsid w:val="005D78DD"/>
    <w:rsid w:val="005D7D19"/>
    <w:rsid w:val="005D7F64"/>
    <w:rsid w:val="005E006D"/>
    <w:rsid w:val="005E0250"/>
    <w:rsid w:val="005E0323"/>
    <w:rsid w:val="005E0468"/>
    <w:rsid w:val="005E095C"/>
    <w:rsid w:val="005E09D0"/>
    <w:rsid w:val="005E0A80"/>
    <w:rsid w:val="005E0CE9"/>
    <w:rsid w:val="005E0DFA"/>
    <w:rsid w:val="005E1EA2"/>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170"/>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A3B"/>
    <w:rsid w:val="00605BD6"/>
    <w:rsid w:val="00605E0C"/>
    <w:rsid w:val="0060605B"/>
    <w:rsid w:val="00606BAA"/>
    <w:rsid w:val="00607E05"/>
    <w:rsid w:val="00611D87"/>
    <w:rsid w:val="006127C9"/>
    <w:rsid w:val="00612B6D"/>
    <w:rsid w:val="00612EB3"/>
    <w:rsid w:val="0061319A"/>
    <w:rsid w:val="00613288"/>
    <w:rsid w:val="006137E3"/>
    <w:rsid w:val="00613B79"/>
    <w:rsid w:val="00613BBF"/>
    <w:rsid w:val="0061442A"/>
    <w:rsid w:val="00615958"/>
    <w:rsid w:val="00615EB4"/>
    <w:rsid w:val="006161FB"/>
    <w:rsid w:val="0061702A"/>
    <w:rsid w:val="006170A8"/>
    <w:rsid w:val="00617484"/>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579C"/>
    <w:rsid w:val="006262D4"/>
    <w:rsid w:val="00626468"/>
    <w:rsid w:val="00626F7C"/>
    <w:rsid w:val="00627361"/>
    <w:rsid w:val="00627602"/>
    <w:rsid w:val="006276B0"/>
    <w:rsid w:val="00627EB7"/>
    <w:rsid w:val="00630012"/>
    <w:rsid w:val="006305B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669"/>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66B1"/>
    <w:rsid w:val="00646713"/>
    <w:rsid w:val="00646E6C"/>
    <w:rsid w:val="006474BD"/>
    <w:rsid w:val="0064758B"/>
    <w:rsid w:val="006477CC"/>
    <w:rsid w:val="006478E9"/>
    <w:rsid w:val="00647944"/>
    <w:rsid w:val="00647B1C"/>
    <w:rsid w:val="00650081"/>
    <w:rsid w:val="0065068B"/>
    <w:rsid w:val="00651026"/>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1674"/>
    <w:rsid w:val="00661FEA"/>
    <w:rsid w:val="00662DF8"/>
    <w:rsid w:val="00662EF4"/>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521F"/>
    <w:rsid w:val="0069566E"/>
    <w:rsid w:val="0069649A"/>
    <w:rsid w:val="006964CC"/>
    <w:rsid w:val="00696AE6"/>
    <w:rsid w:val="00696C60"/>
    <w:rsid w:val="00696CC1"/>
    <w:rsid w:val="00697053"/>
    <w:rsid w:val="00697D5F"/>
    <w:rsid w:val="00697FA6"/>
    <w:rsid w:val="006A03A4"/>
    <w:rsid w:val="006A0554"/>
    <w:rsid w:val="006A0C37"/>
    <w:rsid w:val="006A150A"/>
    <w:rsid w:val="006A2043"/>
    <w:rsid w:val="006A20CB"/>
    <w:rsid w:val="006A3FC7"/>
    <w:rsid w:val="006A4460"/>
    <w:rsid w:val="006A4920"/>
    <w:rsid w:val="006A4E8E"/>
    <w:rsid w:val="006A4EDD"/>
    <w:rsid w:val="006A6456"/>
    <w:rsid w:val="006A69E7"/>
    <w:rsid w:val="006A7692"/>
    <w:rsid w:val="006A7C97"/>
    <w:rsid w:val="006B0127"/>
    <w:rsid w:val="006B0536"/>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1FDC"/>
    <w:rsid w:val="006C20F8"/>
    <w:rsid w:val="006C2512"/>
    <w:rsid w:val="006C275A"/>
    <w:rsid w:val="006C344F"/>
    <w:rsid w:val="006C3BEF"/>
    <w:rsid w:val="006C40A2"/>
    <w:rsid w:val="006C40F8"/>
    <w:rsid w:val="006C467E"/>
    <w:rsid w:val="006C4D68"/>
    <w:rsid w:val="006C548F"/>
    <w:rsid w:val="006C5528"/>
    <w:rsid w:val="006C588D"/>
    <w:rsid w:val="006C5961"/>
    <w:rsid w:val="006C5CD5"/>
    <w:rsid w:val="006C5D48"/>
    <w:rsid w:val="006C626D"/>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2D9"/>
    <w:rsid w:val="006D64E3"/>
    <w:rsid w:val="006D6525"/>
    <w:rsid w:val="006D6A55"/>
    <w:rsid w:val="006D77F5"/>
    <w:rsid w:val="006E154B"/>
    <w:rsid w:val="006E1DEF"/>
    <w:rsid w:val="006E1E1C"/>
    <w:rsid w:val="006E20EA"/>
    <w:rsid w:val="006E23FE"/>
    <w:rsid w:val="006E2425"/>
    <w:rsid w:val="006E34E0"/>
    <w:rsid w:val="006E35B7"/>
    <w:rsid w:val="006E3724"/>
    <w:rsid w:val="006E3FBB"/>
    <w:rsid w:val="006E4200"/>
    <w:rsid w:val="006E46C3"/>
    <w:rsid w:val="006E4DDA"/>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587"/>
    <w:rsid w:val="006F3BFB"/>
    <w:rsid w:val="006F3C83"/>
    <w:rsid w:val="006F3D08"/>
    <w:rsid w:val="006F3F84"/>
    <w:rsid w:val="006F465E"/>
    <w:rsid w:val="006F508D"/>
    <w:rsid w:val="006F512E"/>
    <w:rsid w:val="006F51BB"/>
    <w:rsid w:val="006F59ED"/>
    <w:rsid w:val="006F6261"/>
    <w:rsid w:val="006F66AA"/>
    <w:rsid w:val="006F78B3"/>
    <w:rsid w:val="006F7B3D"/>
    <w:rsid w:val="00700014"/>
    <w:rsid w:val="00700548"/>
    <w:rsid w:val="007006FD"/>
    <w:rsid w:val="00700AC5"/>
    <w:rsid w:val="00700B9F"/>
    <w:rsid w:val="0070149D"/>
    <w:rsid w:val="0070153C"/>
    <w:rsid w:val="007023E5"/>
    <w:rsid w:val="007024FE"/>
    <w:rsid w:val="00702A2B"/>
    <w:rsid w:val="007036F6"/>
    <w:rsid w:val="00703739"/>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531"/>
    <w:rsid w:val="00711F1A"/>
    <w:rsid w:val="00712473"/>
    <w:rsid w:val="00712D77"/>
    <w:rsid w:val="00713E7E"/>
    <w:rsid w:val="0071693C"/>
    <w:rsid w:val="00716A18"/>
    <w:rsid w:val="00716ACD"/>
    <w:rsid w:val="00716F85"/>
    <w:rsid w:val="00717032"/>
    <w:rsid w:val="00717653"/>
    <w:rsid w:val="007176E6"/>
    <w:rsid w:val="007178A4"/>
    <w:rsid w:val="00717C37"/>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0C9A"/>
    <w:rsid w:val="00731C14"/>
    <w:rsid w:val="007321A9"/>
    <w:rsid w:val="00732206"/>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75"/>
    <w:rsid w:val="00752E69"/>
    <w:rsid w:val="00753519"/>
    <w:rsid w:val="0075393D"/>
    <w:rsid w:val="00754160"/>
    <w:rsid w:val="00754BE4"/>
    <w:rsid w:val="00755E8A"/>
    <w:rsid w:val="007571FF"/>
    <w:rsid w:val="0075799B"/>
    <w:rsid w:val="007579CC"/>
    <w:rsid w:val="00760159"/>
    <w:rsid w:val="007601B4"/>
    <w:rsid w:val="00760282"/>
    <w:rsid w:val="00760375"/>
    <w:rsid w:val="0076089A"/>
    <w:rsid w:val="00760D1A"/>
    <w:rsid w:val="0076140A"/>
    <w:rsid w:val="00762444"/>
    <w:rsid w:val="00762AC2"/>
    <w:rsid w:val="00762DE8"/>
    <w:rsid w:val="00763B0F"/>
    <w:rsid w:val="00764973"/>
    <w:rsid w:val="007649BD"/>
    <w:rsid w:val="00765B76"/>
    <w:rsid w:val="00765E22"/>
    <w:rsid w:val="00765F51"/>
    <w:rsid w:val="00766576"/>
    <w:rsid w:val="00766656"/>
    <w:rsid w:val="007671DB"/>
    <w:rsid w:val="007674ED"/>
    <w:rsid w:val="00767908"/>
    <w:rsid w:val="0076796A"/>
    <w:rsid w:val="00767A53"/>
    <w:rsid w:val="00767AB0"/>
    <w:rsid w:val="00767E37"/>
    <w:rsid w:val="00767E86"/>
    <w:rsid w:val="00770386"/>
    <w:rsid w:val="00770927"/>
    <w:rsid w:val="00771188"/>
    <w:rsid w:val="007718F9"/>
    <w:rsid w:val="007731BC"/>
    <w:rsid w:val="00773DD6"/>
    <w:rsid w:val="007744BE"/>
    <w:rsid w:val="0077461D"/>
    <w:rsid w:val="007764BB"/>
    <w:rsid w:val="007769AE"/>
    <w:rsid w:val="00776B3B"/>
    <w:rsid w:val="00776D44"/>
    <w:rsid w:val="00777528"/>
    <w:rsid w:val="007801D8"/>
    <w:rsid w:val="0078036C"/>
    <w:rsid w:val="007804EC"/>
    <w:rsid w:val="00780B95"/>
    <w:rsid w:val="00780BAC"/>
    <w:rsid w:val="00780BEE"/>
    <w:rsid w:val="00782185"/>
    <w:rsid w:val="00782896"/>
    <w:rsid w:val="00783F0B"/>
    <w:rsid w:val="0078412D"/>
    <w:rsid w:val="007847FE"/>
    <w:rsid w:val="00784A15"/>
    <w:rsid w:val="00784E3C"/>
    <w:rsid w:val="00785F87"/>
    <w:rsid w:val="00786303"/>
    <w:rsid w:val="00787613"/>
    <w:rsid w:val="0078799B"/>
    <w:rsid w:val="00790513"/>
    <w:rsid w:val="007909C9"/>
    <w:rsid w:val="00791D63"/>
    <w:rsid w:val="00791FFD"/>
    <w:rsid w:val="007922AE"/>
    <w:rsid w:val="00792C4F"/>
    <w:rsid w:val="00794C3B"/>
    <w:rsid w:val="007957EA"/>
    <w:rsid w:val="007960BB"/>
    <w:rsid w:val="007962B9"/>
    <w:rsid w:val="00796624"/>
    <w:rsid w:val="0079689F"/>
    <w:rsid w:val="00796B33"/>
    <w:rsid w:val="00796C4F"/>
    <w:rsid w:val="00796E8E"/>
    <w:rsid w:val="00797414"/>
    <w:rsid w:val="00797BA2"/>
    <w:rsid w:val="007A01F2"/>
    <w:rsid w:val="007A021C"/>
    <w:rsid w:val="007A048E"/>
    <w:rsid w:val="007A07AC"/>
    <w:rsid w:val="007A0D8F"/>
    <w:rsid w:val="007A13DB"/>
    <w:rsid w:val="007A157E"/>
    <w:rsid w:val="007A2137"/>
    <w:rsid w:val="007A3812"/>
    <w:rsid w:val="007A39CE"/>
    <w:rsid w:val="007A494C"/>
    <w:rsid w:val="007A4A7D"/>
    <w:rsid w:val="007A52B4"/>
    <w:rsid w:val="007A576E"/>
    <w:rsid w:val="007A5FFF"/>
    <w:rsid w:val="007A720D"/>
    <w:rsid w:val="007A76BF"/>
    <w:rsid w:val="007A7904"/>
    <w:rsid w:val="007A7A4B"/>
    <w:rsid w:val="007B0029"/>
    <w:rsid w:val="007B02CC"/>
    <w:rsid w:val="007B062E"/>
    <w:rsid w:val="007B077F"/>
    <w:rsid w:val="007B08DB"/>
    <w:rsid w:val="007B12FC"/>
    <w:rsid w:val="007B18E7"/>
    <w:rsid w:val="007B28FF"/>
    <w:rsid w:val="007B31DF"/>
    <w:rsid w:val="007B34CC"/>
    <w:rsid w:val="007B3B49"/>
    <w:rsid w:val="007B402C"/>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016"/>
    <w:rsid w:val="007C471C"/>
    <w:rsid w:val="007C5A49"/>
    <w:rsid w:val="007C7259"/>
    <w:rsid w:val="007C748A"/>
    <w:rsid w:val="007C7E68"/>
    <w:rsid w:val="007C7ECC"/>
    <w:rsid w:val="007C7ECD"/>
    <w:rsid w:val="007D079D"/>
    <w:rsid w:val="007D0934"/>
    <w:rsid w:val="007D0AF7"/>
    <w:rsid w:val="007D0C3B"/>
    <w:rsid w:val="007D16DA"/>
    <w:rsid w:val="007D3175"/>
    <w:rsid w:val="007D317C"/>
    <w:rsid w:val="007D34CF"/>
    <w:rsid w:val="007D38AB"/>
    <w:rsid w:val="007D3CD5"/>
    <w:rsid w:val="007D53DE"/>
    <w:rsid w:val="007D54C6"/>
    <w:rsid w:val="007D554D"/>
    <w:rsid w:val="007D5E0C"/>
    <w:rsid w:val="007D60F6"/>
    <w:rsid w:val="007D634C"/>
    <w:rsid w:val="007D641B"/>
    <w:rsid w:val="007D65CB"/>
    <w:rsid w:val="007D6A8B"/>
    <w:rsid w:val="007D6E6E"/>
    <w:rsid w:val="007D70AB"/>
    <w:rsid w:val="007D7250"/>
    <w:rsid w:val="007D7F5F"/>
    <w:rsid w:val="007E01FA"/>
    <w:rsid w:val="007E13F5"/>
    <w:rsid w:val="007E1CFE"/>
    <w:rsid w:val="007E1EBA"/>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38"/>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2C8"/>
    <w:rsid w:val="00801427"/>
    <w:rsid w:val="008017E3"/>
    <w:rsid w:val="00801B14"/>
    <w:rsid w:val="00801E3D"/>
    <w:rsid w:val="00801E51"/>
    <w:rsid w:val="008023DE"/>
    <w:rsid w:val="008029EC"/>
    <w:rsid w:val="008029FC"/>
    <w:rsid w:val="00802DD1"/>
    <w:rsid w:val="00803813"/>
    <w:rsid w:val="00803D0A"/>
    <w:rsid w:val="008043FB"/>
    <w:rsid w:val="008050FB"/>
    <w:rsid w:val="00805AE3"/>
    <w:rsid w:val="008068A2"/>
    <w:rsid w:val="00806AF6"/>
    <w:rsid w:val="008070CC"/>
    <w:rsid w:val="0080718E"/>
    <w:rsid w:val="0080759B"/>
    <w:rsid w:val="00807747"/>
    <w:rsid w:val="0081021F"/>
    <w:rsid w:val="00810903"/>
    <w:rsid w:val="00810B87"/>
    <w:rsid w:val="0081113C"/>
    <w:rsid w:val="00811BCE"/>
    <w:rsid w:val="00812982"/>
    <w:rsid w:val="00813CE7"/>
    <w:rsid w:val="00813DA3"/>
    <w:rsid w:val="008141B6"/>
    <w:rsid w:val="00814600"/>
    <w:rsid w:val="008152F9"/>
    <w:rsid w:val="00816696"/>
    <w:rsid w:val="00816F6E"/>
    <w:rsid w:val="0081720D"/>
    <w:rsid w:val="00817C90"/>
    <w:rsid w:val="008206D3"/>
    <w:rsid w:val="00820821"/>
    <w:rsid w:val="00821465"/>
    <w:rsid w:val="00821759"/>
    <w:rsid w:val="00821872"/>
    <w:rsid w:val="00822A85"/>
    <w:rsid w:val="00822C11"/>
    <w:rsid w:val="008233C5"/>
    <w:rsid w:val="008235FD"/>
    <w:rsid w:val="0082372E"/>
    <w:rsid w:val="0082466E"/>
    <w:rsid w:val="00825862"/>
    <w:rsid w:val="00825981"/>
    <w:rsid w:val="00825EF5"/>
    <w:rsid w:val="00826614"/>
    <w:rsid w:val="00826727"/>
    <w:rsid w:val="00826EDE"/>
    <w:rsid w:val="00827293"/>
    <w:rsid w:val="00827B76"/>
    <w:rsid w:val="0083013F"/>
    <w:rsid w:val="00830E89"/>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33C"/>
    <w:rsid w:val="00846987"/>
    <w:rsid w:val="008471CF"/>
    <w:rsid w:val="008471E7"/>
    <w:rsid w:val="00847B88"/>
    <w:rsid w:val="008505DA"/>
    <w:rsid w:val="00850664"/>
    <w:rsid w:val="0085071B"/>
    <w:rsid w:val="00850794"/>
    <w:rsid w:val="00850855"/>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22A"/>
    <w:rsid w:val="0087634A"/>
    <w:rsid w:val="00876599"/>
    <w:rsid w:val="0087688F"/>
    <w:rsid w:val="0087764E"/>
    <w:rsid w:val="00877AE0"/>
    <w:rsid w:val="00880488"/>
    <w:rsid w:val="00881A6C"/>
    <w:rsid w:val="00881EAE"/>
    <w:rsid w:val="00883153"/>
    <w:rsid w:val="00883837"/>
    <w:rsid w:val="0088440F"/>
    <w:rsid w:val="008845DD"/>
    <w:rsid w:val="00885420"/>
    <w:rsid w:val="00885C31"/>
    <w:rsid w:val="00885D2E"/>
    <w:rsid w:val="00887011"/>
    <w:rsid w:val="008873D9"/>
    <w:rsid w:val="008875B5"/>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9785C"/>
    <w:rsid w:val="008A023D"/>
    <w:rsid w:val="008A0C5C"/>
    <w:rsid w:val="008A1188"/>
    <w:rsid w:val="008A3040"/>
    <w:rsid w:val="008A30E9"/>
    <w:rsid w:val="008A41E9"/>
    <w:rsid w:val="008A4AF2"/>
    <w:rsid w:val="008A5220"/>
    <w:rsid w:val="008A6CED"/>
    <w:rsid w:val="008A6F89"/>
    <w:rsid w:val="008A748E"/>
    <w:rsid w:val="008A7F3B"/>
    <w:rsid w:val="008B0139"/>
    <w:rsid w:val="008B0A28"/>
    <w:rsid w:val="008B0E93"/>
    <w:rsid w:val="008B108C"/>
    <w:rsid w:val="008B1C4B"/>
    <w:rsid w:val="008B1CB3"/>
    <w:rsid w:val="008B1FF3"/>
    <w:rsid w:val="008B2272"/>
    <w:rsid w:val="008B2312"/>
    <w:rsid w:val="008B2FA6"/>
    <w:rsid w:val="008B344C"/>
    <w:rsid w:val="008B369A"/>
    <w:rsid w:val="008B3753"/>
    <w:rsid w:val="008B37F2"/>
    <w:rsid w:val="008B3C86"/>
    <w:rsid w:val="008B45F7"/>
    <w:rsid w:val="008B4CAE"/>
    <w:rsid w:val="008B4DE9"/>
    <w:rsid w:val="008B50B8"/>
    <w:rsid w:val="008B5FEB"/>
    <w:rsid w:val="008B68EF"/>
    <w:rsid w:val="008B6926"/>
    <w:rsid w:val="008B6EE5"/>
    <w:rsid w:val="008B7270"/>
    <w:rsid w:val="008C012E"/>
    <w:rsid w:val="008C08DA"/>
    <w:rsid w:val="008C0B10"/>
    <w:rsid w:val="008C1015"/>
    <w:rsid w:val="008C1545"/>
    <w:rsid w:val="008C157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5AF7"/>
    <w:rsid w:val="008D5FE7"/>
    <w:rsid w:val="008D6F18"/>
    <w:rsid w:val="008D70EF"/>
    <w:rsid w:val="008D729F"/>
    <w:rsid w:val="008D72F9"/>
    <w:rsid w:val="008E0816"/>
    <w:rsid w:val="008E0BEA"/>
    <w:rsid w:val="008E0DC3"/>
    <w:rsid w:val="008E121C"/>
    <w:rsid w:val="008E17B4"/>
    <w:rsid w:val="008E1A9F"/>
    <w:rsid w:val="008E2C8C"/>
    <w:rsid w:val="008E3374"/>
    <w:rsid w:val="008E36C2"/>
    <w:rsid w:val="008E3E0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70F"/>
    <w:rsid w:val="008F2396"/>
    <w:rsid w:val="008F287F"/>
    <w:rsid w:val="008F28A4"/>
    <w:rsid w:val="008F2DFA"/>
    <w:rsid w:val="008F34C5"/>
    <w:rsid w:val="008F38AE"/>
    <w:rsid w:val="008F3937"/>
    <w:rsid w:val="008F3DF4"/>
    <w:rsid w:val="008F47CF"/>
    <w:rsid w:val="008F4ACD"/>
    <w:rsid w:val="008F4ED5"/>
    <w:rsid w:val="008F5214"/>
    <w:rsid w:val="008F6A2C"/>
    <w:rsid w:val="008F7243"/>
    <w:rsid w:val="008F774A"/>
    <w:rsid w:val="008F77D8"/>
    <w:rsid w:val="008F78E2"/>
    <w:rsid w:val="008F7B14"/>
    <w:rsid w:val="008F7E3F"/>
    <w:rsid w:val="009000E7"/>
    <w:rsid w:val="0090084F"/>
    <w:rsid w:val="0090136C"/>
    <w:rsid w:val="0090301D"/>
    <w:rsid w:val="0090342B"/>
    <w:rsid w:val="00903A7B"/>
    <w:rsid w:val="00904F7B"/>
    <w:rsid w:val="00905AA0"/>
    <w:rsid w:val="00905B8F"/>
    <w:rsid w:val="00905D22"/>
    <w:rsid w:val="00905D25"/>
    <w:rsid w:val="00906254"/>
    <w:rsid w:val="009063A9"/>
    <w:rsid w:val="00906544"/>
    <w:rsid w:val="0090669B"/>
    <w:rsid w:val="009067BF"/>
    <w:rsid w:val="00907846"/>
    <w:rsid w:val="00907920"/>
    <w:rsid w:val="00907B2F"/>
    <w:rsid w:val="00907C71"/>
    <w:rsid w:val="00910732"/>
    <w:rsid w:val="00910A08"/>
    <w:rsid w:val="00910C76"/>
    <w:rsid w:val="00910E6B"/>
    <w:rsid w:val="00910F83"/>
    <w:rsid w:val="009110C4"/>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17494"/>
    <w:rsid w:val="009200CF"/>
    <w:rsid w:val="009204D0"/>
    <w:rsid w:val="00920B80"/>
    <w:rsid w:val="00920DD8"/>
    <w:rsid w:val="0092134B"/>
    <w:rsid w:val="0092168F"/>
    <w:rsid w:val="00923E2E"/>
    <w:rsid w:val="00923FB0"/>
    <w:rsid w:val="0092473D"/>
    <w:rsid w:val="00924B37"/>
    <w:rsid w:val="00924C57"/>
    <w:rsid w:val="009250D0"/>
    <w:rsid w:val="009252AB"/>
    <w:rsid w:val="009252B3"/>
    <w:rsid w:val="00925F9A"/>
    <w:rsid w:val="00926D84"/>
    <w:rsid w:val="00927702"/>
    <w:rsid w:val="00930181"/>
    <w:rsid w:val="009301F0"/>
    <w:rsid w:val="009304D0"/>
    <w:rsid w:val="00930DBA"/>
    <w:rsid w:val="009310A1"/>
    <w:rsid w:val="009317BF"/>
    <w:rsid w:val="00931ACC"/>
    <w:rsid w:val="00932347"/>
    <w:rsid w:val="00932418"/>
    <w:rsid w:val="0093302C"/>
    <w:rsid w:val="00934F07"/>
    <w:rsid w:val="00935CB6"/>
    <w:rsid w:val="00936130"/>
    <w:rsid w:val="00936176"/>
    <w:rsid w:val="009361BA"/>
    <w:rsid w:val="00936CCF"/>
    <w:rsid w:val="00936E23"/>
    <w:rsid w:val="00937A8B"/>
    <w:rsid w:val="00940A32"/>
    <w:rsid w:val="0094161B"/>
    <w:rsid w:val="00941C6D"/>
    <w:rsid w:val="00941F36"/>
    <w:rsid w:val="00942025"/>
    <w:rsid w:val="00942521"/>
    <w:rsid w:val="009432EE"/>
    <w:rsid w:val="00943866"/>
    <w:rsid w:val="00943BFD"/>
    <w:rsid w:val="0094456B"/>
    <w:rsid w:val="009446E0"/>
    <w:rsid w:val="0094523A"/>
    <w:rsid w:val="00945295"/>
    <w:rsid w:val="00945D18"/>
    <w:rsid w:val="00945E27"/>
    <w:rsid w:val="00946F2F"/>
    <w:rsid w:val="009472C8"/>
    <w:rsid w:val="0094746A"/>
    <w:rsid w:val="009477AA"/>
    <w:rsid w:val="00950028"/>
    <w:rsid w:val="009504A2"/>
    <w:rsid w:val="0095069D"/>
    <w:rsid w:val="009508F3"/>
    <w:rsid w:val="00950E86"/>
    <w:rsid w:val="00950F92"/>
    <w:rsid w:val="009528A4"/>
    <w:rsid w:val="0095298F"/>
    <w:rsid w:val="009529AF"/>
    <w:rsid w:val="00953532"/>
    <w:rsid w:val="00953A1A"/>
    <w:rsid w:val="00953E07"/>
    <w:rsid w:val="00953FC7"/>
    <w:rsid w:val="00953FE2"/>
    <w:rsid w:val="0095409C"/>
    <w:rsid w:val="00954241"/>
    <w:rsid w:val="009543B2"/>
    <w:rsid w:val="009544CD"/>
    <w:rsid w:val="00954729"/>
    <w:rsid w:val="00954FF6"/>
    <w:rsid w:val="00955CA3"/>
    <w:rsid w:val="009563DB"/>
    <w:rsid w:val="00957067"/>
    <w:rsid w:val="009570EB"/>
    <w:rsid w:val="009572A7"/>
    <w:rsid w:val="00957D11"/>
    <w:rsid w:val="009602B2"/>
    <w:rsid w:val="00961618"/>
    <w:rsid w:val="00961FD1"/>
    <w:rsid w:val="00962134"/>
    <w:rsid w:val="0096272E"/>
    <w:rsid w:val="00962814"/>
    <w:rsid w:val="009638C8"/>
    <w:rsid w:val="00963C79"/>
    <w:rsid w:val="00963F2A"/>
    <w:rsid w:val="009651CA"/>
    <w:rsid w:val="00965295"/>
    <w:rsid w:val="00966228"/>
    <w:rsid w:val="009668F2"/>
    <w:rsid w:val="00966D03"/>
    <w:rsid w:val="009714FB"/>
    <w:rsid w:val="0097150B"/>
    <w:rsid w:val="0097160F"/>
    <w:rsid w:val="00971BAE"/>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DF"/>
    <w:rsid w:val="00982AE7"/>
    <w:rsid w:val="00983342"/>
    <w:rsid w:val="009833CC"/>
    <w:rsid w:val="00983493"/>
    <w:rsid w:val="00983670"/>
    <w:rsid w:val="00983712"/>
    <w:rsid w:val="0098376A"/>
    <w:rsid w:val="00983E6A"/>
    <w:rsid w:val="00983F77"/>
    <w:rsid w:val="009844C7"/>
    <w:rsid w:val="00985015"/>
    <w:rsid w:val="009858C3"/>
    <w:rsid w:val="009859B7"/>
    <w:rsid w:val="00985A90"/>
    <w:rsid w:val="00985AC4"/>
    <w:rsid w:val="00985F78"/>
    <w:rsid w:val="009868A5"/>
    <w:rsid w:val="00986B93"/>
    <w:rsid w:val="00987DCF"/>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1AD"/>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6C38"/>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68D8"/>
    <w:rsid w:val="009C7314"/>
    <w:rsid w:val="009C7DA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2699"/>
    <w:rsid w:val="009F300E"/>
    <w:rsid w:val="009F4509"/>
    <w:rsid w:val="009F53B8"/>
    <w:rsid w:val="009F55F3"/>
    <w:rsid w:val="009F575D"/>
    <w:rsid w:val="009F5A03"/>
    <w:rsid w:val="009F5DFD"/>
    <w:rsid w:val="009F63A1"/>
    <w:rsid w:val="009F7244"/>
    <w:rsid w:val="009F7545"/>
    <w:rsid w:val="009F7600"/>
    <w:rsid w:val="009F774E"/>
    <w:rsid w:val="00A00821"/>
    <w:rsid w:val="00A0128B"/>
    <w:rsid w:val="00A01365"/>
    <w:rsid w:val="00A01819"/>
    <w:rsid w:val="00A01DF7"/>
    <w:rsid w:val="00A02C23"/>
    <w:rsid w:val="00A033E1"/>
    <w:rsid w:val="00A0366B"/>
    <w:rsid w:val="00A036E5"/>
    <w:rsid w:val="00A05372"/>
    <w:rsid w:val="00A05520"/>
    <w:rsid w:val="00A055EA"/>
    <w:rsid w:val="00A0596A"/>
    <w:rsid w:val="00A05B39"/>
    <w:rsid w:val="00A06CBD"/>
    <w:rsid w:val="00A07F45"/>
    <w:rsid w:val="00A10E00"/>
    <w:rsid w:val="00A11DBB"/>
    <w:rsid w:val="00A1212D"/>
    <w:rsid w:val="00A1292B"/>
    <w:rsid w:val="00A12C2E"/>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707"/>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CD0"/>
    <w:rsid w:val="00A315F4"/>
    <w:rsid w:val="00A31793"/>
    <w:rsid w:val="00A319DF"/>
    <w:rsid w:val="00A32506"/>
    <w:rsid w:val="00A32A4E"/>
    <w:rsid w:val="00A32D6C"/>
    <w:rsid w:val="00A33066"/>
    <w:rsid w:val="00A3334C"/>
    <w:rsid w:val="00A33B84"/>
    <w:rsid w:val="00A33ED8"/>
    <w:rsid w:val="00A34243"/>
    <w:rsid w:val="00A34DCD"/>
    <w:rsid w:val="00A35694"/>
    <w:rsid w:val="00A35877"/>
    <w:rsid w:val="00A35DFF"/>
    <w:rsid w:val="00A36063"/>
    <w:rsid w:val="00A364B8"/>
    <w:rsid w:val="00A365E5"/>
    <w:rsid w:val="00A36670"/>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2E9B"/>
    <w:rsid w:val="00A43051"/>
    <w:rsid w:val="00A43291"/>
    <w:rsid w:val="00A4372F"/>
    <w:rsid w:val="00A45114"/>
    <w:rsid w:val="00A45967"/>
    <w:rsid w:val="00A45DA2"/>
    <w:rsid w:val="00A45F85"/>
    <w:rsid w:val="00A4640A"/>
    <w:rsid w:val="00A466FB"/>
    <w:rsid w:val="00A4722A"/>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82"/>
    <w:rsid w:val="00A575F0"/>
    <w:rsid w:val="00A57990"/>
    <w:rsid w:val="00A57FDC"/>
    <w:rsid w:val="00A60583"/>
    <w:rsid w:val="00A607A1"/>
    <w:rsid w:val="00A60BC1"/>
    <w:rsid w:val="00A61219"/>
    <w:rsid w:val="00A612DB"/>
    <w:rsid w:val="00A61A6D"/>
    <w:rsid w:val="00A61CBB"/>
    <w:rsid w:val="00A61F10"/>
    <w:rsid w:val="00A622D9"/>
    <w:rsid w:val="00A62D01"/>
    <w:rsid w:val="00A63063"/>
    <w:rsid w:val="00A63394"/>
    <w:rsid w:val="00A63929"/>
    <w:rsid w:val="00A63A33"/>
    <w:rsid w:val="00A63E18"/>
    <w:rsid w:val="00A640C6"/>
    <w:rsid w:val="00A647A2"/>
    <w:rsid w:val="00A64CAB"/>
    <w:rsid w:val="00A64FAE"/>
    <w:rsid w:val="00A65471"/>
    <w:rsid w:val="00A65607"/>
    <w:rsid w:val="00A66B3D"/>
    <w:rsid w:val="00A66B8B"/>
    <w:rsid w:val="00A678AE"/>
    <w:rsid w:val="00A707BE"/>
    <w:rsid w:val="00A7082E"/>
    <w:rsid w:val="00A70CA3"/>
    <w:rsid w:val="00A70D12"/>
    <w:rsid w:val="00A70D77"/>
    <w:rsid w:val="00A71613"/>
    <w:rsid w:val="00A71B3E"/>
    <w:rsid w:val="00A72437"/>
    <w:rsid w:val="00A73C03"/>
    <w:rsid w:val="00A7467E"/>
    <w:rsid w:val="00A74ED4"/>
    <w:rsid w:val="00A7540D"/>
    <w:rsid w:val="00A75AE0"/>
    <w:rsid w:val="00A7604B"/>
    <w:rsid w:val="00A766C4"/>
    <w:rsid w:val="00A76E2B"/>
    <w:rsid w:val="00A77690"/>
    <w:rsid w:val="00A77A50"/>
    <w:rsid w:val="00A80005"/>
    <w:rsid w:val="00A801ED"/>
    <w:rsid w:val="00A803CC"/>
    <w:rsid w:val="00A80A20"/>
    <w:rsid w:val="00A8115B"/>
    <w:rsid w:val="00A818AF"/>
    <w:rsid w:val="00A828D8"/>
    <w:rsid w:val="00A829E5"/>
    <w:rsid w:val="00A83B22"/>
    <w:rsid w:val="00A83C41"/>
    <w:rsid w:val="00A83E6E"/>
    <w:rsid w:val="00A849A4"/>
    <w:rsid w:val="00A850CB"/>
    <w:rsid w:val="00A857BB"/>
    <w:rsid w:val="00A864D5"/>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5AE"/>
    <w:rsid w:val="00A958FA"/>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39C7"/>
    <w:rsid w:val="00AA39DF"/>
    <w:rsid w:val="00AA3AE7"/>
    <w:rsid w:val="00AA3E95"/>
    <w:rsid w:val="00AA480B"/>
    <w:rsid w:val="00AA535A"/>
    <w:rsid w:val="00AA539A"/>
    <w:rsid w:val="00AA5938"/>
    <w:rsid w:val="00AA5BD1"/>
    <w:rsid w:val="00AA5C5C"/>
    <w:rsid w:val="00AA6111"/>
    <w:rsid w:val="00AA6177"/>
    <w:rsid w:val="00AA6237"/>
    <w:rsid w:val="00AA66BC"/>
    <w:rsid w:val="00AA6E5E"/>
    <w:rsid w:val="00AA73EA"/>
    <w:rsid w:val="00AA7E75"/>
    <w:rsid w:val="00AB0085"/>
    <w:rsid w:val="00AB1B13"/>
    <w:rsid w:val="00AB26F1"/>
    <w:rsid w:val="00AB2B7D"/>
    <w:rsid w:val="00AB2F46"/>
    <w:rsid w:val="00AB394B"/>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42C"/>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3C4B"/>
    <w:rsid w:val="00AE4295"/>
    <w:rsid w:val="00AE44D8"/>
    <w:rsid w:val="00AE46C7"/>
    <w:rsid w:val="00AE47E3"/>
    <w:rsid w:val="00AE4C3B"/>
    <w:rsid w:val="00AE5116"/>
    <w:rsid w:val="00AE5B2D"/>
    <w:rsid w:val="00AE5FB2"/>
    <w:rsid w:val="00AE61E2"/>
    <w:rsid w:val="00AE742E"/>
    <w:rsid w:val="00AE7EB2"/>
    <w:rsid w:val="00AF019F"/>
    <w:rsid w:val="00AF048C"/>
    <w:rsid w:val="00AF0A1D"/>
    <w:rsid w:val="00AF0DFE"/>
    <w:rsid w:val="00AF0E30"/>
    <w:rsid w:val="00AF2A84"/>
    <w:rsid w:val="00AF2B30"/>
    <w:rsid w:val="00AF38A3"/>
    <w:rsid w:val="00AF3E31"/>
    <w:rsid w:val="00AF3F5F"/>
    <w:rsid w:val="00AF4150"/>
    <w:rsid w:val="00AF499E"/>
    <w:rsid w:val="00AF4F9E"/>
    <w:rsid w:val="00AF5661"/>
    <w:rsid w:val="00AF621C"/>
    <w:rsid w:val="00B0024A"/>
    <w:rsid w:val="00B00561"/>
    <w:rsid w:val="00B00C81"/>
    <w:rsid w:val="00B00D61"/>
    <w:rsid w:val="00B00D97"/>
    <w:rsid w:val="00B0236E"/>
    <w:rsid w:val="00B02A3A"/>
    <w:rsid w:val="00B02C14"/>
    <w:rsid w:val="00B03C1D"/>
    <w:rsid w:val="00B04031"/>
    <w:rsid w:val="00B04263"/>
    <w:rsid w:val="00B046AE"/>
    <w:rsid w:val="00B049D2"/>
    <w:rsid w:val="00B04B09"/>
    <w:rsid w:val="00B04C89"/>
    <w:rsid w:val="00B059F6"/>
    <w:rsid w:val="00B06EF9"/>
    <w:rsid w:val="00B07694"/>
    <w:rsid w:val="00B100F2"/>
    <w:rsid w:val="00B10AB4"/>
    <w:rsid w:val="00B11029"/>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C8F"/>
    <w:rsid w:val="00B21E51"/>
    <w:rsid w:val="00B220D1"/>
    <w:rsid w:val="00B2326C"/>
    <w:rsid w:val="00B23427"/>
    <w:rsid w:val="00B23C08"/>
    <w:rsid w:val="00B23E19"/>
    <w:rsid w:val="00B245ED"/>
    <w:rsid w:val="00B24D65"/>
    <w:rsid w:val="00B250F8"/>
    <w:rsid w:val="00B25678"/>
    <w:rsid w:val="00B25CE9"/>
    <w:rsid w:val="00B26B8E"/>
    <w:rsid w:val="00B26DAD"/>
    <w:rsid w:val="00B2732D"/>
    <w:rsid w:val="00B2787E"/>
    <w:rsid w:val="00B27DEE"/>
    <w:rsid w:val="00B30200"/>
    <w:rsid w:val="00B308EC"/>
    <w:rsid w:val="00B30E69"/>
    <w:rsid w:val="00B3142B"/>
    <w:rsid w:val="00B317E9"/>
    <w:rsid w:val="00B3186B"/>
    <w:rsid w:val="00B32760"/>
    <w:rsid w:val="00B328D5"/>
    <w:rsid w:val="00B33063"/>
    <w:rsid w:val="00B3366A"/>
    <w:rsid w:val="00B33773"/>
    <w:rsid w:val="00B33C73"/>
    <w:rsid w:val="00B33FA0"/>
    <w:rsid w:val="00B34373"/>
    <w:rsid w:val="00B348A8"/>
    <w:rsid w:val="00B34EE9"/>
    <w:rsid w:val="00B356A4"/>
    <w:rsid w:val="00B35A0D"/>
    <w:rsid w:val="00B363F3"/>
    <w:rsid w:val="00B36412"/>
    <w:rsid w:val="00B36DEC"/>
    <w:rsid w:val="00B36F16"/>
    <w:rsid w:val="00B376D5"/>
    <w:rsid w:val="00B37B55"/>
    <w:rsid w:val="00B404A3"/>
    <w:rsid w:val="00B4050B"/>
    <w:rsid w:val="00B40710"/>
    <w:rsid w:val="00B40EE6"/>
    <w:rsid w:val="00B41BB0"/>
    <w:rsid w:val="00B4244A"/>
    <w:rsid w:val="00B425EC"/>
    <w:rsid w:val="00B43031"/>
    <w:rsid w:val="00B4331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C7D"/>
    <w:rsid w:val="00B5640F"/>
    <w:rsid w:val="00B56645"/>
    <w:rsid w:val="00B569AD"/>
    <w:rsid w:val="00B56B9D"/>
    <w:rsid w:val="00B56C40"/>
    <w:rsid w:val="00B57393"/>
    <w:rsid w:val="00B6051E"/>
    <w:rsid w:val="00B60ADC"/>
    <w:rsid w:val="00B61065"/>
    <w:rsid w:val="00B61150"/>
    <w:rsid w:val="00B62AE3"/>
    <w:rsid w:val="00B63CBB"/>
    <w:rsid w:val="00B63FE8"/>
    <w:rsid w:val="00B644B3"/>
    <w:rsid w:val="00B64D1C"/>
    <w:rsid w:val="00B65E48"/>
    <w:rsid w:val="00B66919"/>
    <w:rsid w:val="00B66DC7"/>
    <w:rsid w:val="00B66F76"/>
    <w:rsid w:val="00B6712F"/>
    <w:rsid w:val="00B67322"/>
    <w:rsid w:val="00B67A71"/>
    <w:rsid w:val="00B67DC9"/>
    <w:rsid w:val="00B7010F"/>
    <w:rsid w:val="00B70164"/>
    <w:rsid w:val="00B7021B"/>
    <w:rsid w:val="00B70614"/>
    <w:rsid w:val="00B70799"/>
    <w:rsid w:val="00B7093E"/>
    <w:rsid w:val="00B71828"/>
    <w:rsid w:val="00B71FB8"/>
    <w:rsid w:val="00B72402"/>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3132"/>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B03B7"/>
    <w:rsid w:val="00BB0616"/>
    <w:rsid w:val="00BB0999"/>
    <w:rsid w:val="00BB0CBC"/>
    <w:rsid w:val="00BB18F4"/>
    <w:rsid w:val="00BB19CB"/>
    <w:rsid w:val="00BB1C5F"/>
    <w:rsid w:val="00BB2545"/>
    <w:rsid w:val="00BB2E46"/>
    <w:rsid w:val="00BB34B9"/>
    <w:rsid w:val="00BB42AA"/>
    <w:rsid w:val="00BB4DFA"/>
    <w:rsid w:val="00BB4F8F"/>
    <w:rsid w:val="00BB570B"/>
    <w:rsid w:val="00BB5902"/>
    <w:rsid w:val="00BB5B24"/>
    <w:rsid w:val="00BB6053"/>
    <w:rsid w:val="00BB6B54"/>
    <w:rsid w:val="00BB79B6"/>
    <w:rsid w:val="00BC0A34"/>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D02FD"/>
    <w:rsid w:val="00BD0BEA"/>
    <w:rsid w:val="00BD0D7C"/>
    <w:rsid w:val="00BD1047"/>
    <w:rsid w:val="00BD1573"/>
    <w:rsid w:val="00BD19C7"/>
    <w:rsid w:val="00BD2571"/>
    <w:rsid w:val="00BD297E"/>
    <w:rsid w:val="00BD32B9"/>
    <w:rsid w:val="00BD3455"/>
    <w:rsid w:val="00BD3F59"/>
    <w:rsid w:val="00BD46CD"/>
    <w:rsid w:val="00BD4E05"/>
    <w:rsid w:val="00BD5D74"/>
    <w:rsid w:val="00BD6267"/>
    <w:rsid w:val="00BD63D2"/>
    <w:rsid w:val="00BD66B4"/>
    <w:rsid w:val="00BD7E8C"/>
    <w:rsid w:val="00BD7F17"/>
    <w:rsid w:val="00BE028D"/>
    <w:rsid w:val="00BE0352"/>
    <w:rsid w:val="00BE0532"/>
    <w:rsid w:val="00BE0902"/>
    <w:rsid w:val="00BE0C41"/>
    <w:rsid w:val="00BE0F79"/>
    <w:rsid w:val="00BE100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826"/>
    <w:rsid w:val="00BF2B92"/>
    <w:rsid w:val="00BF2C30"/>
    <w:rsid w:val="00BF2C73"/>
    <w:rsid w:val="00BF3D72"/>
    <w:rsid w:val="00BF3E95"/>
    <w:rsid w:val="00BF41E8"/>
    <w:rsid w:val="00BF4250"/>
    <w:rsid w:val="00BF450E"/>
    <w:rsid w:val="00BF4800"/>
    <w:rsid w:val="00BF4A89"/>
    <w:rsid w:val="00BF4CE6"/>
    <w:rsid w:val="00BF537D"/>
    <w:rsid w:val="00BF7BC3"/>
    <w:rsid w:val="00BF7D4D"/>
    <w:rsid w:val="00C0043E"/>
    <w:rsid w:val="00C0244D"/>
    <w:rsid w:val="00C02813"/>
    <w:rsid w:val="00C02C54"/>
    <w:rsid w:val="00C02E76"/>
    <w:rsid w:val="00C02F1B"/>
    <w:rsid w:val="00C038F0"/>
    <w:rsid w:val="00C04046"/>
    <w:rsid w:val="00C042C4"/>
    <w:rsid w:val="00C04C99"/>
    <w:rsid w:val="00C04D2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5D6"/>
    <w:rsid w:val="00C2084A"/>
    <w:rsid w:val="00C20C95"/>
    <w:rsid w:val="00C2179B"/>
    <w:rsid w:val="00C221A4"/>
    <w:rsid w:val="00C228D1"/>
    <w:rsid w:val="00C22AD7"/>
    <w:rsid w:val="00C22B70"/>
    <w:rsid w:val="00C22FAC"/>
    <w:rsid w:val="00C2317B"/>
    <w:rsid w:val="00C2381B"/>
    <w:rsid w:val="00C23890"/>
    <w:rsid w:val="00C23A2C"/>
    <w:rsid w:val="00C23D46"/>
    <w:rsid w:val="00C24BC1"/>
    <w:rsid w:val="00C24FA3"/>
    <w:rsid w:val="00C252A8"/>
    <w:rsid w:val="00C25B3E"/>
    <w:rsid w:val="00C25FED"/>
    <w:rsid w:val="00C26496"/>
    <w:rsid w:val="00C26973"/>
    <w:rsid w:val="00C27FC5"/>
    <w:rsid w:val="00C30154"/>
    <w:rsid w:val="00C309B8"/>
    <w:rsid w:val="00C30C10"/>
    <w:rsid w:val="00C312DD"/>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0F84"/>
    <w:rsid w:val="00C416D2"/>
    <w:rsid w:val="00C41A1A"/>
    <w:rsid w:val="00C4243B"/>
    <w:rsid w:val="00C42481"/>
    <w:rsid w:val="00C43407"/>
    <w:rsid w:val="00C434E8"/>
    <w:rsid w:val="00C4387E"/>
    <w:rsid w:val="00C450BA"/>
    <w:rsid w:val="00C456E2"/>
    <w:rsid w:val="00C47136"/>
    <w:rsid w:val="00C478BA"/>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280"/>
    <w:rsid w:val="00C62734"/>
    <w:rsid w:val="00C63D55"/>
    <w:rsid w:val="00C63DB8"/>
    <w:rsid w:val="00C6402B"/>
    <w:rsid w:val="00C64298"/>
    <w:rsid w:val="00C658DB"/>
    <w:rsid w:val="00C65E29"/>
    <w:rsid w:val="00C65FBE"/>
    <w:rsid w:val="00C6635E"/>
    <w:rsid w:val="00C66683"/>
    <w:rsid w:val="00C6674E"/>
    <w:rsid w:val="00C67F70"/>
    <w:rsid w:val="00C70241"/>
    <w:rsid w:val="00C7055B"/>
    <w:rsid w:val="00C70573"/>
    <w:rsid w:val="00C706F9"/>
    <w:rsid w:val="00C709AD"/>
    <w:rsid w:val="00C709B4"/>
    <w:rsid w:val="00C71520"/>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4F0"/>
    <w:rsid w:val="00C86A02"/>
    <w:rsid w:val="00C86BE3"/>
    <w:rsid w:val="00C86E3D"/>
    <w:rsid w:val="00C86E56"/>
    <w:rsid w:val="00C87B93"/>
    <w:rsid w:val="00C905E4"/>
    <w:rsid w:val="00C90B11"/>
    <w:rsid w:val="00C91358"/>
    <w:rsid w:val="00C91A46"/>
    <w:rsid w:val="00C9203D"/>
    <w:rsid w:val="00C922FB"/>
    <w:rsid w:val="00C92F26"/>
    <w:rsid w:val="00C93260"/>
    <w:rsid w:val="00C9335B"/>
    <w:rsid w:val="00C93456"/>
    <w:rsid w:val="00C93A9E"/>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A3B"/>
    <w:rsid w:val="00CA7DFA"/>
    <w:rsid w:val="00CB02B9"/>
    <w:rsid w:val="00CB04BD"/>
    <w:rsid w:val="00CB0D4F"/>
    <w:rsid w:val="00CB0E19"/>
    <w:rsid w:val="00CB11FB"/>
    <w:rsid w:val="00CB1888"/>
    <w:rsid w:val="00CB18A1"/>
    <w:rsid w:val="00CB1A13"/>
    <w:rsid w:val="00CB2280"/>
    <w:rsid w:val="00CB2850"/>
    <w:rsid w:val="00CB2B02"/>
    <w:rsid w:val="00CB34F3"/>
    <w:rsid w:val="00CB3729"/>
    <w:rsid w:val="00CB434E"/>
    <w:rsid w:val="00CB4F12"/>
    <w:rsid w:val="00CB5045"/>
    <w:rsid w:val="00CB5491"/>
    <w:rsid w:val="00CB5AFD"/>
    <w:rsid w:val="00CB6B6A"/>
    <w:rsid w:val="00CB6D5E"/>
    <w:rsid w:val="00CB6E6A"/>
    <w:rsid w:val="00CB7EAB"/>
    <w:rsid w:val="00CB7EE5"/>
    <w:rsid w:val="00CC04B0"/>
    <w:rsid w:val="00CC0D04"/>
    <w:rsid w:val="00CC26F9"/>
    <w:rsid w:val="00CC2E68"/>
    <w:rsid w:val="00CC3299"/>
    <w:rsid w:val="00CC3FCA"/>
    <w:rsid w:val="00CC5102"/>
    <w:rsid w:val="00CC601E"/>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78F"/>
    <w:rsid w:val="00CE6BAE"/>
    <w:rsid w:val="00CF0452"/>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5C6"/>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88C"/>
    <w:rsid w:val="00D02C61"/>
    <w:rsid w:val="00D03134"/>
    <w:rsid w:val="00D03182"/>
    <w:rsid w:val="00D0343E"/>
    <w:rsid w:val="00D03849"/>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6712"/>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4024F"/>
    <w:rsid w:val="00D40954"/>
    <w:rsid w:val="00D4103C"/>
    <w:rsid w:val="00D41094"/>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2D30"/>
    <w:rsid w:val="00D62E60"/>
    <w:rsid w:val="00D62FDC"/>
    <w:rsid w:val="00D638F8"/>
    <w:rsid w:val="00D6425E"/>
    <w:rsid w:val="00D6492E"/>
    <w:rsid w:val="00D64AF2"/>
    <w:rsid w:val="00D65EAD"/>
    <w:rsid w:val="00D66060"/>
    <w:rsid w:val="00D66778"/>
    <w:rsid w:val="00D67D15"/>
    <w:rsid w:val="00D70011"/>
    <w:rsid w:val="00D71539"/>
    <w:rsid w:val="00D720C8"/>
    <w:rsid w:val="00D723B3"/>
    <w:rsid w:val="00D72530"/>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1B0C"/>
    <w:rsid w:val="00D923FC"/>
    <w:rsid w:val="00D931DF"/>
    <w:rsid w:val="00D933DF"/>
    <w:rsid w:val="00D933F4"/>
    <w:rsid w:val="00D938F6"/>
    <w:rsid w:val="00D93FAD"/>
    <w:rsid w:val="00D94057"/>
    <w:rsid w:val="00D94F20"/>
    <w:rsid w:val="00D95A54"/>
    <w:rsid w:val="00D96684"/>
    <w:rsid w:val="00D96DD7"/>
    <w:rsid w:val="00D96F3A"/>
    <w:rsid w:val="00D97133"/>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6CFD"/>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3C25"/>
    <w:rsid w:val="00DB4871"/>
    <w:rsid w:val="00DB6B5C"/>
    <w:rsid w:val="00DB75F1"/>
    <w:rsid w:val="00DB7FA0"/>
    <w:rsid w:val="00DC0013"/>
    <w:rsid w:val="00DC03BA"/>
    <w:rsid w:val="00DC0DC8"/>
    <w:rsid w:val="00DC1B50"/>
    <w:rsid w:val="00DC2579"/>
    <w:rsid w:val="00DC27C6"/>
    <w:rsid w:val="00DC30B6"/>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B56"/>
    <w:rsid w:val="00DD4098"/>
    <w:rsid w:val="00DD40AD"/>
    <w:rsid w:val="00DD5206"/>
    <w:rsid w:val="00DD5871"/>
    <w:rsid w:val="00DD58AF"/>
    <w:rsid w:val="00DD5D53"/>
    <w:rsid w:val="00DD631F"/>
    <w:rsid w:val="00DD6BC9"/>
    <w:rsid w:val="00DD6FF8"/>
    <w:rsid w:val="00DD76D5"/>
    <w:rsid w:val="00DD7F79"/>
    <w:rsid w:val="00DD7FBE"/>
    <w:rsid w:val="00DE1081"/>
    <w:rsid w:val="00DE1C4A"/>
    <w:rsid w:val="00DE1D9B"/>
    <w:rsid w:val="00DE1D9D"/>
    <w:rsid w:val="00DE260D"/>
    <w:rsid w:val="00DE26D7"/>
    <w:rsid w:val="00DE28B6"/>
    <w:rsid w:val="00DE2D5C"/>
    <w:rsid w:val="00DE2F85"/>
    <w:rsid w:val="00DE2FFE"/>
    <w:rsid w:val="00DE37B6"/>
    <w:rsid w:val="00DE429F"/>
    <w:rsid w:val="00DE4315"/>
    <w:rsid w:val="00DE4570"/>
    <w:rsid w:val="00DE4A49"/>
    <w:rsid w:val="00DE4F85"/>
    <w:rsid w:val="00DE5BBB"/>
    <w:rsid w:val="00DE5C9E"/>
    <w:rsid w:val="00DE6353"/>
    <w:rsid w:val="00DE644C"/>
    <w:rsid w:val="00DE6874"/>
    <w:rsid w:val="00DE6E8A"/>
    <w:rsid w:val="00DE7B22"/>
    <w:rsid w:val="00DE7C7A"/>
    <w:rsid w:val="00DE7D76"/>
    <w:rsid w:val="00DF012C"/>
    <w:rsid w:val="00DF0ABA"/>
    <w:rsid w:val="00DF0CD8"/>
    <w:rsid w:val="00DF2498"/>
    <w:rsid w:val="00DF2D5A"/>
    <w:rsid w:val="00DF3893"/>
    <w:rsid w:val="00DF3AD7"/>
    <w:rsid w:val="00DF42E3"/>
    <w:rsid w:val="00DF4874"/>
    <w:rsid w:val="00DF4FDD"/>
    <w:rsid w:val="00DF56BF"/>
    <w:rsid w:val="00DF5C70"/>
    <w:rsid w:val="00DF5EE7"/>
    <w:rsid w:val="00DF5FAE"/>
    <w:rsid w:val="00DF6772"/>
    <w:rsid w:val="00DF67E6"/>
    <w:rsid w:val="00DF7784"/>
    <w:rsid w:val="00E00B83"/>
    <w:rsid w:val="00E00E8B"/>
    <w:rsid w:val="00E01D14"/>
    <w:rsid w:val="00E02705"/>
    <w:rsid w:val="00E03362"/>
    <w:rsid w:val="00E035ED"/>
    <w:rsid w:val="00E04062"/>
    <w:rsid w:val="00E043C1"/>
    <w:rsid w:val="00E0573D"/>
    <w:rsid w:val="00E0581F"/>
    <w:rsid w:val="00E059D2"/>
    <w:rsid w:val="00E05F6B"/>
    <w:rsid w:val="00E0626A"/>
    <w:rsid w:val="00E06956"/>
    <w:rsid w:val="00E06B5D"/>
    <w:rsid w:val="00E07790"/>
    <w:rsid w:val="00E07871"/>
    <w:rsid w:val="00E0796B"/>
    <w:rsid w:val="00E07A6E"/>
    <w:rsid w:val="00E10358"/>
    <w:rsid w:val="00E10538"/>
    <w:rsid w:val="00E1057E"/>
    <w:rsid w:val="00E10B94"/>
    <w:rsid w:val="00E11277"/>
    <w:rsid w:val="00E120BE"/>
    <w:rsid w:val="00E12382"/>
    <w:rsid w:val="00E12468"/>
    <w:rsid w:val="00E131D3"/>
    <w:rsid w:val="00E1341C"/>
    <w:rsid w:val="00E1507F"/>
    <w:rsid w:val="00E159D7"/>
    <w:rsid w:val="00E15E48"/>
    <w:rsid w:val="00E1621A"/>
    <w:rsid w:val="00E162D7"/>
    <w:rsid w:val="00E16EA2"/>
    <w:rsid w:val="00E17270"/>
    <w:rsid w:val="00E1798C"/>
    <w:rsid w:val="00E17A2A"/>
    <w:rsid w:val="00E200FC"/>
    <w:rsid w:val="00E20576"/>
    <w:rsid w:val="00E205D4"/>
    <w:rsid w:val="00E209CA"/>
    <w:rsid w:val="00E20A8D"/>
    <w:rsid w:val="00E21F0F"/>
    <w:rsid w:val="00E22535"/>
    <w:rsid w:val="00E22BE0"/>
    <w:rsid w:val="00E23273"/>
    <w:rsid w:val="00E23387"/>
    <w:rsid w:val="00E23782"/>
    <w:rsid w:val="00E23993"/>
    <w:rsid w:val="00E243CA"/>
    <w:rsid w:val="00E24896"/>
    <w:rsid w:val="00E24C27"/>
    <w:rsid w:val="00E24C6E"/>
    <w:rsid w:val="00E24CE0"/>
    <w:rsid w:val="00E25115"/>
    <w:rsid w:val="00E2538B"/>
    <w:rsid w:val="00E25861"/>
    <w:rsid w:val="00E25C67"/>
    <w:rsid w:val="00E265CA"/>
    <w:rsid w:val="00E26A68"/>
    <w:rsid w:val="00E26CB0"/>
    <w:rsid w:val="00E26F3A"/>
    <w:rsid w:val="00E27BD1"/>
    <w:rsid w:val="00E27BEA"/>
    <w:rsid w:val="00E3014F"/>
    <w:rsid w:val="00E30294"/>
    <w:rsid w:val="00E303EA"/>
    <w:rsid w:val="00E30D31"/>
    <w:rsid w:val="00E30E4A"/>
    <w:rsid w:val="00E31063"/>
    <w:rsid w:val="00E31319"/>
    <w:rsid w:val="00E31900"/>
    <w:rsid w:val="00E31A7A"/>
    <w:rsid w:val="00E322ED"/>
    <w:rsid w:val="00E32522"/>
    <w:rsid w:val="00E32746"/>
    <w:rsid w:val="00E32F51"/>
    <w:rsid w:val="00E331D1"/>
    <w:rsid w:val="00E33226"/>
    <w:rsid w:val="00E338D8"/>
    <w:rsid w:val="00E33993"/>
    <w:rsid w:val="00E341A1"/>
    <w:rsid w:val="00E344FD"/>
    <w:rsid w:val="00E34628"/>
    <w:rsid w:val="00E34D9C"/>
    <w:rsid w:val="00E3527C"/>
    <w:rsid w:val="00E360C9"/>
    <w:rsid w:val="00E36423"/>
    <w:rsid w:val="00E36554"/>
    <w:rsid w:val="00E369D0"/>
    <w:rsid w:val="00E369FB"/>
    <w:rsid w:val="00E37165"/>
    <w:rsid w:val="00E371F5"/>
    <w:rsid w:val="00E37473"/>
    <w:rsid w:val="00E37A94"/>
    <w:rsid w:val="00E37D70"/>
    <w:rsid w:val="00E41017"/>
    <w:rsid w:val="00E4107B"/>
    <w:rsid w:val="00E4163A"/>
    <w:rsid w:val="00E4177C"/>
    <w:rsid w:val="00E4185F"/>
    <w:rsid w:val="00E42827"/>
    <w:rsid w:val="00E42DF4"/>
    <w:rsid w:val="00E43375"/>
    <w:rsid w:val="00E43AB8"/>
    <w:rsid w:val="00E43FFD"/>
    <w:rsid w:val="00E44B7C"/>
    <w:rsid w:val="00E44C2D"/>
    <w:rsid w:val="00E44E4E"/>
    <w:rsid w:val="00E4515F"/>
    <w:rsid w:val="00E45E63"/>
    <w:rsid w:val="00E45FEC"/>
    <w:rsid w:val="00E4650E"/>
    <w:rsid w:val="00E46C4D"/>
    <w:rsid w:val="00E47AE2"/>
    <w:rsid w:val="00E47E22"/>
    <w:rsid w:val="00E5027D"/>
    <w:rsid w:val="00E5040D"/>
    <w:rsid w:val="00E50B2F"/>
    <w:rsid w:val="00E51421"/>
    <w:rsid w:val="00E5281E"/>
    <w:rsid w:val="00E528F6"/>
    <w:rsid w:val="00E537CB"/>
    <w:rsid w:val="00E53B48"/>
    <w:rsid w:val="00E545F8"/>
    <w:rsid w:val="00E54A76"/>
    <w:rsid w:val="00E54B01"/>
    <w:rsid w:val="00E55839"/>
    <w:rsid w:val="00E559C1"/>
    <w:rsid w:val="00E55BD0"/>
    <w:rsid w:val="00E55C67"/>
    <w:rsid w:val="00E56091"/>
    <w:rsid w:val="00E56836"/>
    <w:rsid w:val="00E57D23"/>
    <w:rsid w:val="00E602EF"/>
    <w:rsid w:val="00E60FC3"/>
    <w:rsid w:val="00E61226"/>
    <w:rsid w:val="00E6131E"/>
    <w:rsid w:val="00E6248C"/>
    <w:rsid w:val="00E62AD9"/>
    <w:rsid w:val="00E63185"/>
    <w:rsid w:val="00E632E9"/>
    <w:rsid w:val="00E638D5"/>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59AE"/>
    <w:rsid w:val="00E85B41"/>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DF6"/>
    <w:rsid w:val="00E94EA5"/>
    <w:rsid w:val="00E94EBB"/>
    <w:rsid w:val="00E951B0"/>
    <w:rsid w:val="00E95262"/>
    <w:rsid w:val="00E958CF"/>
    <w:rsid w:val="00E969A6"/>
    <w:rsid w:val="00E96DC6"/>
    <w:rsid w:val="00E9750B"/>
    <w:rsid w:val="00E97535"/>
    <w:rsid w:val="00E97662"/>
    <w:rsid w:val="00EA11BD"/>
    <w:rsid w:val="00EA12BE"/>
    <w:rsid w:val="00EA19DB"/>
    <w:rsid w:val="00EA1AD1"/>
    <w:rsid w:val="00EA1ADB"/>
    <w:rsid w:val="00EA2189"/>
    <w:rsid w:val="00EA26C3"/>
    <w:rsid w:val="00EA293D"/>
    <w:rsid w:val="00EA33F8"/>
    <w:rsid w:val="00EA4680"/>
    <w:rsid w:val="00EA4964"/>
    <w:rsid w:val="00EA49CE"/>
    <w:rsid w:val="00EA4B27"/>
    <w:rsid w:val="00EA4C4D"/>
    <w:rsid w:val="00EA4E9B"/>
    <w:rsid w:val="00EA5229"/>
    <w:rsid w:val="00EA5588"/>
    <w:rsid w:val="00EA5899"/>
    <w:rsid w:val="00EA5ABD"/>
    <w:rsid w:val="00EA5B98"/>
    <w:rsid w:val="00EA5F87"/>
    <w:rsid w:val="00EA6A8C"/>
    <w:rsid w:val="00EA72ED"/>
    <w:rsid w:val="00EA7307"/>
    <w:rsid w:val="00EB0362"/>
    <w:rsid w:val="00EB0863"/>
    <w:rsid w:val="00EB0D78"/>
    <w:rsid w:val="00EB0DEA"/>
    <w:rsid w:val="00EB0DEE"/>
    <w:rsid w:val="00EB174A"/>
    <w:rsid w:val="00EB181A"/>
    <w:rsid w:val="00EB1EA7"/>
    <w:rsid w:val="00EB21DB"/>
    <w:rsid w:val="00EB2346"/>
    <w:rsid w:val="00EB2E01"/>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1F78"/>
    <w:rsid w:val="00EC24BA"/>
    <w:rsid w:val="00EC2530"/>
    <w:rsid w:val="00EC274D"/>
    <w:rsid w:val="00EC2A8B"/>
    <w:rsid w:val="00EC36DC"/>
    <w:rsid w:val="00EC380E"/>
    <w:rsid w:val="00EC3DF2"/>
    <w:rsid w:val="00EC3EE6"/>
    <w:rsid w:val="00EC3F41"/>
    <w:rsid w:val="00EC43C6"/>
    <w:rsid w:val="00EC4548"/>
    <w:rsid w:val="00EC4EB1"/>
    <w:rsid w:val="00EC4F74"/>
    <w:rsid w:val="00EC5034"/>
    <w:rsid w:val="00EC6149"/>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C4D"/>
    <w:rsid w:val="00ED6E51"/>
    <w:rsid w:val="00ED70BE"/>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4B1"/>
    <w:rsid w:val="00EE4678"/>
    <w:rsid w:val="00EE4912"/>
    <w:rsid w:val="00EE544E"/>
    <w:rsid w:val="00EE55E2"/>
    <w:rsid w:val="00EE5B4A"/>
    <w:rsid w:val="00EE5C79"/>
    <w:rsid w:val="00EE5CE3"/>
    <w:rsid w:val="00EE61EA"/>
    <w:rsid w:val="00EE6941"/>
    <w:rsid w:val="00EE6D0B"/>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93C"/>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128"/>
    <w:rsid w:val="00F0547A"/>
    <w:rsid w:val="00F0573D"/>
    <w:rsid w:val="00F05746"/>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35D"/>
    <w:rsid w:val="00F245F4"/>
    <w:rsid w:val="00F24DA9"/>
    <w:rsid w:val="00F27687"/>
    <w:rsid w:val="00F278CB"/>
    <w:rsid w:val="00F27AE4"/>
    <w:rsid w:val="00F27C88"/>
    <w:rsid w:val="00F30574"/>
    <w:rsid w:val="00F30829"/>
    <w:rsid w:val="00F30896"/>
    <w:rsid w:val="00F30D29"/>
    <w:rsid w:val="00F3136E"/>
    <w:rsid w:val="00F315FA"/>
    <w:rsid w:val="00F3161C"/>
    <w:rsid w:val="00F31832"/>
    <w:rsid w:val="00F318C4"/>
    <w:rsid w:val="00F31965"/>
    <w:rsid w:val="00F31EC4"/>
    <w:rsid w:val="00F3298F"/>
    <w:rsid w:val="00F332A2"/>
    <w:rsid w:val="00F33BB5"/>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49A9"/>
    <w:rsid w:val="00F451E4"/>
    <w:rsid w:val="00F451E7"/>
    <w:rsid w:val="00F464A2"/>
    <w:rsid w:val="00F466D1"/>
    <w:rsid w:val="00F467B5"/>
    <w:rsid w:val="00F46888"/>
    <w:rsid w:val="00F46B5E"/>
    <w:rsid w:val="00F47675"/>
    <w:rsid w:val="00F477CC"/>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717"/>
    <w:rsid w:val="00F65BCB"/>
    <w:rsid w:val="00F65F7C"/>
    <w:rsid w:val="00F6601A"/>
    <w:rsid w:val="00F6656A"/>
    <w:rsid w:val="00F66641"/>
    <w:rsid w:val="00F66B23"/>
    <w:rsid w:val="00F677C7"/>
    <w:rsid w:val="00F67BDA"/>
    <w:rsid w:val="00F70DEB"/>
    <w:rsid w:val="00F721A4"/>
    <w:rsid w:val="00F730D8"/>
    <w:rsid w:val="00F73604"/>
    <w:rsid w:val="00F73663"/>
    <w:rsid w:val="00F736BF"/>
    <w:rsid w:val="00F73933"/>
    <w:rsid w:val="00F73A2F"/>
    <w:rsid w:val="00F73F2F"/>
    <w:rsid w:val="00F7463A"/>
    <w:rsid w:val="00F75103"/>
    <w:rsid w:val="00F7526E"/>
    <w:rsid w:val="00F754EA"/>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D7D"/>
    <w:rsid w:val="00F83E87"/>
    <w:rsid w:val="00F84DF4"/>
    <w:rsid w:val="00F86BF0"/>
    <w:rsid w:val="00F876DB"/>
    <w:rsid w:val="00F91522"/>
    <w:rsid w:val="00F916B5"/>
    <w:rsid w:val="00F917C4"/>
    <w:rsid w:val="00F91A94"/>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3B1"/>
    <w:rsid w:val="00FA058C"/>
    <w:rsid w:val="00FA0808"/>
    <w:rsid w:val="00FA0AA5"/>
    <w:rsid w:val="00FA0EEA"/>
    <w:rsid w:val="00FA1776"/>
    <w:rsid w:val="00FA2197"/>
    <w:rsid w:val="00FA34CB"/>
    <w:rsid w:val="00FA3A4F"/>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4A2E"/>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9FF"/>
    <w:rsid w:val="00FE2FA9"/>
    <w:rsid w:val="00FE348B"/>
    <w:rsid w:val="00FE4118"/>
    <w:rsid w:val="00FE4186"/>
    <w:rsid w:val="00FE47D7"/>
    <w:rsid w:val="00FE4B20"/>
    <w:rsid w:val="00FE4BCA"/>
    <w:rsid w:val="00FE4DA7"/>
    <w:rsid w:val="00FE524D"/>
    <w:rsid w:val="00FE5F81"/>
    <w:rsid w:val="00FE5F9B"/>
    <w:rsid w:val="00FE627F"/>
    <w:rsid w:val="00FE74FC"/>
    <w:rsid w:val="00FE75E8"/>
    <w:rsid w:val="00FE7DAB"/>
    <w:rsid w:val="00FF0282"/>
    <w:rsid w:val="00FF0636"/>
    <w:rsid w:val="00FF0B3F"/>
    <w:rsid w:val="00FF1724"/>
    <w:rsid w:val="00FF1ECE"/>
    <w:rsid w:val="00FF257F"/>
    <w:rsid w:val="00FF25CD"/>
    <w:rsid w:val="00FF3219"/>
    <w:rsid w:val="00FF346F"/>
    <w:rsid w:val="00FF3FA5"/>
    <w:rsid w:val="00FF4692"/>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0EC21-272C-491C-B581-7947CB23F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5</Pages>
  <Words>1945</Words>
  <Characters>11088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cp:lastModifiedBy>
  <cp:revision>412</cp:revision>
  <dcterms:created xsi:type="dcterms:W3CDTF">2021-05-10T06:30:00Z</dcterms:created>
  <dcterms:modified xsi:type="dcterms:W3CDTF">2021-08-06T07:33:00Z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